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2B" w:rsidRDefault="00F1212B" w:rsidP="003F25C4">
      <w:pPr>
        <w:pStyle w:val="a"/>
        <w:jc w:val="left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附件</w:t>
      </w:r>
      <w:r>
        <w:rPr>
          <w:sz w:val="36"/>
          <w:szCs w:val="36"/>
        </w:rPr>
        <w:t>5</w:t>
      </w:r>
      <w:r>
        <w:rPr>
          <w:sz w:val="36"/>
          <w:szCs w:val="36"/>
        </w:rPr>
        <w:t>—</w:t>
      </w:r>
      <w:r>
        <w:rPr>
          <w:sz w:val="36"/>
          <w:szCs w:val="36"/>
        </w:rPr>
        <w:t>1</w:t>
      </w:r>
    </w:p>
    <w:p w:rsidR="00F1212B" w:rsidRDefault="00F1212B" w:rsidP="003F25C4">
      <w:pPr>
        <w:pStyle w:val="a"/>
        <w:jc w:val="left"/>
        <w:rPr>
          <w:sz w:val="36"/>
          <w:szCs w:val="36"/>
        </w:rPr>
      </w:pPr>
    </w:p>
    <w:p w:rsidR="00F1212B" w:rsidRPr="0023468D" w:rsidRDefault="00F1212B" w:rsidP="00FD52C6">
      <w:pPr>
        <w:pStyle w:val="a"/>
        <w:rPr>
          <w:sz w:val="36"/>
          <w:szCs w:val="36"/>
        </w:rPr>
      </w:pPr>
      <w:r w:rsidRPr="0023468D">
        <w:rPr>
          <w:rFonts w:hint="eastAsia"/>
          <w:sz w:val="36"/>
          <w:szCs w:val="36"/>
        </w:rPr>
        <w:t>关于申请办理×××项目临时用地手续的报告</w:t>
      </w:r>
    </w:p>
    <w:p w:rsidR="00F1212B" w:rsidRPr="0023468D" w:rsidRDefault="00F1212B" w:rsidP="00FD52C6">
      <w:pPr>
        <w:pStyle w:val="BodyTextIndent"/>
        <w:spacing w:line="276" w:lineRule="auto"/>
        <w:ind w:leftChars="0" w:left="0"/>
        <w:rPr>
          <w:rFonts w:ascii="Times New Roman" w:eastAsia="仿宋_GB2312" w:hAnsi="Times New Roman"/>
          <w:sz w:val="32"/>
          <w:szCs w:val="32"/>
        </w:rPr>
      </w:pPr>
    </w:p>
    <w:p w:rsidR="00F1212B" w:rsidRPr="00C13344" w:rsidRDefault="00F1212B" w:rsidP="00FD52C6">
      <w:pPr>
        <w:spacing w:line="276" w:lineRule="auto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×××国土资源局：</w:t>
      </w:r>
    </w:p>
    <w:p w:rsidR="00F1212B" w:rsidRPr="00C13344" w:rsidRDefault="00F1212B" w:rsidP="006A581B">
      <w:pPr>
        <w:spacing w:line="276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我单位×××项目，作为×××（用途），属工程建设项目需要临时使用的土地（或工程勘察、地质勘察过程中的临时用地，或企业采矿、取土占用土地），使用期限×年，已经×××以×××号文件批准立项（核准、备案），并取得×××核发的建设用地规划许可证及定点红线图（许可证编号：×××），项目定点在×××，面积×××平方米。</w:t>
      </w:r>
    </w:p>
    <w:p w:rsidR="00F1212B" w:rsidRDefault="00F1212B" w:rsidP="00FD52C6">
      <w:pPr>
        <w:spacing w:line="276" w:lineRule="auto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为使该项目顺利进行和早日动工，特申请办理该项目临时用地手续，请予批准为盼。</w:t>
      </w:r>
    </w:p>
    <w:p w:rsidR="00F1212B" w:rsidRPr="00C13344" w:rsidRDefault="00F1212B" w:rsidP="006A581B">
      <w:pPr>
        <w:spacing w:line="276" w:lineRule="auto"/>
        <w:ind w:firstLineChars="200" w:firstLine="31680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特此报告</w:t>
      </w:r>
    </w:p>
    <w:p w:rsidR="00F1212B" w:rsidRPr="00C13344" w:rsidRDefault="00F1212B" w:rsidP="00FD52C6">
      <w:pPr>
        <w:spacing w:line="276" w:lineRule="auto"/>
        <w:rPr>
          <w:rFonts w:ascii="仿宋" w:eastAsia="仿宋" w:hAnsi="仿宋"/>
          <w:sz w:val="32"/>
          <w:szCs w:val="32"/>
        </w:rPr>
      </w:pPr>
    </w:p>
    <w:p w:rsidR="00F1212B" w:rsidRPr="00C13344" w:rsidRDefault="00F1212B" w:rsidP="00FD52C6">
      <w:pPr>
        <w:spacing w:line="276" w:lineRule="auto"/>
        <w:jc w:val="right"/>
        <w:rPr>
          <w:rFonts w:ascii="仿宋" w:eastAsia="仿宋" w:hAnsi="仿宋"/>
          <w:sz w:val="32"/>
          <w:szCs w:val="32"/>
        </w:rPr>
      </w:pPr>
    </w:p>
    <w:p w:rsidR="00F1212B" w:rsidRPr="00C13344" w:rsidRDefault="00F1212B" w:rsidP="00FD52C6">
      <w:pPr>
        <w:spacing w:line="276" w:lineRule="auto"/>
        <w:ind w:right="480"/>
        <w:jc w:val="right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×××</w:t>
      </w:r>
    </w:p>
    <w:p w:rsidR="00F1212B" w:rsidRPr="00C13344" w:rsidRDefault="00F1212B" w:rsidP="00FD52C6">
      <w:pPr>
        <w:spacing w:line="276" w:lineRule="auto"/>
        <w:jc w:val="right"/>
        <w:rPr>
          <w:rFonts w:ascii="仿宋" w:eastAsia="仿宋" w:hAnsi="仿宋"/>
          <w:sz w:val="32"/>
          <w:szCs w:val="32"/>
        </w:rPr>
      </w:pPr>
      <w:r w:rsidRPr="00C13344">
        <w:rPr>
          <w:rFonts w:ascii="仿宋" w:eastAsia="仿宋" w:hAnsi="仿宋" w:hint="eastAsia"/>
          <w:sz w:val="32"/>
          <w:szCs w:val="32"/>
        </w:rPr>
        <w:t>×年×月×日</w:t>
      </w:r>
    </w:p>
    <w:p w:rsidR="00F1212B" w:rsidRPr="00C13344" w:rsidRDefault="00F1212B">
      <w:pPr>
        <w:rPr>
          <w:rFonts w:ascii="仿宋" w:eastAsia="仿宋" w:hAnsi="仿宋"/>
          <w:sz w:val="32"/>
          <w:szCs w:val="32"/>
        </w:rPr>
      </w:pPr>
    </w:p>
    <w:sectPr w:rsidR="00F1212B" w:rsidRPr="00C13344" w:rsidSect="00561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12B" w:rsidRDefault="00F1212B" w:rsidP="00FD52C6">
      <w:r>
        <w:separator/>
      </w:r>
    </w:p>
  </w:endnote>
  <w:endnote w:type="continuationSeparator" w:id="0">
    <w:p w:rsidR="00F1212B" w:rsidRDefault="00F1212B" w:rsidP="00FD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12B" w:rsidRDefault="00F1212B" w:rsidP="00FD52C6">
      <w:r>
        <w:separator/>
      </w:r>
    </w:p>
  </w:footnote>
  <w:footnote w:type="continuationSeparator" w:id="0">
    <w:p w:rsidR="00F1212B" w:rsidRDefault="00F1212B" w:rsidP="00FD52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9A8"/>
    <w:rsid w:val="0023468D"/>
    <w:rsid w:val="003D1CE7"/>
    <w:rsid w:val="003F25C4"/>
    <w:rsid w:val="00466540"/>
    <w:rsid w:val="00520E15"/>
    <w:rsid w:val="0055009D"/>
    <w:rsid w:val="00561B0E"/>
    <w:rsid w:val="005E7500"/>
    <w:rsid w:val="006479A8"/>
    <w:rsid w:val="006A581B"/>
    <w:rsid w:val="00A30C63"/>
    <w:rsid w:val="00AE4130"/>
    <w:rsid w:val="00C13344"/>
    <w:rsid w:val="00C15A28"/>
    <w:rsid w:val="00CA1B44"/>
    <w:rsid w:val="00CD22CA"/>
    <w:rsid w:val="00D9014D"/>
    <w:rsid w:val="00F1212B"/>
    <w:rsid w:val="00FD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2C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D5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D52C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52C6"/>
    <w:rPr>
      <w:rFonts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FD52C6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FD52C6"/>
    <w:rPr>
      <w:rFonts w:ascii="方正小标宋简体" w:eastAsia="方正小标宋简体" w:hAnsi="Times New Roman"/>
      <w:sz w:val="44"/>
    </w:rPr>
  </w:style>
  <w:style w:type="character" w:customStyle="1" w:styleId="BodyTextIndentChar">
    <w:name w:val="Body Text Indent Char"/>
    <w:link w:val="BodyTextIndent"/>
    <w:uiPriority w:val="99"/>
    <w:locked/>
    <w:rsid w:val="00FD52C6"/>
    <w:rPr>
      <w:rFonts w:ascii="宋体" w:eastAsia="宋体"/>
      <w:sz w:val="24"/>
    </w:rPr>
  </w:style>
  <w:style w:type="paragraph" w:styleId="BodyTextIndent">
    <w:name w:val="Body Text Indent"/>
    <w:basedOn w:val="Normal"/>
    <w:link w:val="BodyTextIndentChar1"/>
    <w:uiPriority w:val="99"/>
    <w:rsid w:val="00FD52C6"/>
    <w:pPr>
      <w:spacing w:after="120"/>
      <w:ind w:leftChars="200" w:left="420"/>
    </w:pPr>
    <w:rPr>
      <w:rFonts w:ascii="宋体" w:hAnsi="Calibri"/>
      <w:kern w:val="0"/>
      <w:sz w:val="24"/>
      <w:szCs w:val="20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Char1">
    <w:name w:val="正文文本缩进 Char1"/>
    <w:basedOn w:val="DefaultParagraphFont"/>
    <w:uiPriority w:val="99"/>
    <w:semiHidden/>
    <w:rsid w:val="00FD52C6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37</Words>
  <Characters>214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xieyiyi</dc:creator>
  <cp:keywords/>
  <dc:description/>
  <cp:lastModifiedBy>陆盈</cp:lastModifiedBy>
  <cp:revision>6</cp:revision>
  <dcterms:created xsi:type="dcterms:W3CDTF">2018-05-24T06:57:00Z</dcterms:created>
  <dcterms:modified xsi:type="dcterms:W3CDTF">2018-09-10T09:23:00Z</dcterms:modified>
</cp:coreProperties>
</file>