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CD3" w:rsidRPr="00C53B9A" w:rsidRDefault="00277CD3" w:rsidP="003629DA">
      <w:pPr>
        <w:rPr>
          <w:rFonts w:eastAsia="黑体"/>
          <w:color w:val="000000"/>
          <w:sz w:val="32"/>
          <w:szCs w:val="32"/>
        </w:rPr>
      </w:pPr>
      <w:r w:rsidRPr="00C53B9A">
        <w:rPr>
          <w:rFonts w:eastAsia="黑体" w:hint="eastAsia"/>
          <w:color w:val="000000"/>
          <w:sz w:val="32"/>
          <w:szCs w:val="32"/>
        </w:rPr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3"/>
          <w:attr w:name="Year" w:val="2006"/>
        </w:smartTagPr>
        <w:r>
          <w:rPr>
            <w:rFonts w:eastAsia="黑体"/>
            <w:color w:val="000000"/>
            <w:sz w:val="32"/>
            <w:szCs w:val="32"/>
          </w:rPr>
          <w:t>6-3-4</w:t>
        </w:r>
      </w:smartTag>
      <w:bookmarkStart w:id="0" w:name="_GoBack"/>
      <w:bookmarkEnd w:id="0"/>
    </w:p>
    <w:p w:rsidR="00277CD3" w:rsidRPr="00C53B9A" w:rsidRDefault="00277CD3" w:rsidP="003629DA">
      <w:pPr>
        <w:jc w:val="center"/>
        <w:rPr>
          <w:rFonts w:eastAsia="方正小标宋简体"/>
          <w:color w:val="000000"/>
          <w:sz w:val="44"/>
          <w:szCs w:val="44"/>
        </w:rPr>
      </w:pPr>
      <w:r w:rsidRPr="00C53B9A">
        <w:rPr>
          <w:rFonts w:eastAsia="方正小标宋简体" w:hint="eastAsia"/>
          <w:sz w:val="44"/>
          <w:szCs w:val="44"/>
        </w:rPr>
        <w:t>注销采矿许可证通知样本</w:t>
      </w:r>
    </w:p>
    <w:p w:rsidR="00277CD3" w:rsidRPr="00C53B9A" w:rsidRDefault="00277CD3" w:rsidP="003629DA">
      <w:pPr>
        <w:jc w:val="center"/>
        <w:rPr>
          <w:color w:val="000000"/>
        </w:rPr>
      </w:pPr>
      <w:r w:rsidRPr="000E34EF">
        <w:rPr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372.75pt;height:477.75pt;visibility:visible">
            <v:imagedata r:id="rId4" o:title="" croptop="8936f" cropbottom="8241f" cropleft="8297f" cropright="35499f"/>
          </v:shape>
        </w:pict>
      </w:r>
    </w:p>
    <w:p w:rsidR="00277CD3" w:rsidRDefault="00277CD3" w:rsidP="003629DA"/>
    <w:sectPr w:rsidR="00277CD3" w:rsidSect="00D704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29DA"/>
    <w:rsid w:val="000E34EF"/>
    <w:rsid w:val="00277CD3"/>
    <w:rsid w:val="003629DA"/>
    <w:rsid w:val="007966C7"/>
    <w:rsid w:val="008E7791"/>
    <w:rsid w:val="00B657EB"/>
    <w:rsid w:val="00C53B9A"/>
    <w:rsid w:val="00D70430"/>
    <w:rsid w:val="00EC0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9D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629D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29DA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</Words>
  <Characters>20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陆盈</cp:lastModifiedBy>
  <cp:revision>3</cp:revision>
  <dcterms:created xsi:type="dcterms:W3CDTF">2018-05-04T03:17:00Z</dcterms:created>
  <dcterms:modified xsi:type="dcterms:W3CDTF">2018-09-11T02:09:00Z</dcterms:modified>
</cp:coreProperties>
</file>