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96B" w:rsidRDefault="007B096B" w:rsidP="00747E32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6-</w:t>
      </w:r>
      <w:bookmarkStart w:id="0" w:name="_GoBack"/>
      <w:bookmarkEnd w:id="0"/>
      <w:r>
        <w:rPr>
          <w:rFonts w:ascii="黑体" w:eastAsia="黑体" w:hAnsi="黑体"/>
          <w:sz w:val="32"/>
          <w:szCs w:val="32"/>
        </w:rPr>
        <w:t>5</w:t>
      </w:r>
    </w:p>
    <w:p w:rsidR="007B096B" w:rsidRDefault="007B096B" w:rsidP="00747E32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划定矿区范围批复样本</w:t>
      </w:r>
    </w:p>
    <w:p w:rsidR="007B096B" w:rsidRDefault="007B096B" w:rsidP="00747E32">
      <w:r w:rsidRPr="00776C31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2" o:spid="_x0000_i1025" type="#_x0000_t75" alt="QQ图片20170706202804" style="width:412.5pt;height:539.25pt;visibility:visible">
            <v:imagedata r:id="rId4" o:title="" croptop="3497f" cropleft="4895f" cropright="3560f"/>
          </v:shape>
        </w:pict>
      </w:r>
      <w:r w:rsidRPr="00776C31">
        <w:rPr>
          <w:noProof/>
        </w:rPr>
        <w:pict>
          <v:shape id="图片 21" o:spid="_x0000_i1026" type="#_x0000_t75" alt="QQ图片20170706202851" style="width:414.75pt;height:519pt;visibility:visible">
            <v:imagedata r:id="rId5" o:title="" croptop="4101f" cropbottom="-744f"/>
          </v:shape>
        </w:pict>
      </w:r>
    </w:p>
    <w:p w:rsidR="007B096B" w:rsidRDefault="007B096B" w:rsidP="00747E32"/>
    <w:p w:rsidR="007B096B" w:rsidRDefault="007B096B" w:rsidP="00747E32"/>
    <w:p w:rsidR="007B096B" w:rsidRDefault="007B096B" w:rsidP="00747E32"/>
    <w:p w:rsidR="007B096B" w:rsidRDefault="007B096B" w:rsidP="00747E32"/>
    <w:p w:rsidR="007B096B" w:rsidRDefault="007B096B" w:rsidP="00747E32"/>
    <w:p w:rsidR="007B096B" w:rsidRDefault="007B096B"/>
    <w:sectPr w:rsidR="007B096B" w:rsidSect="00C74C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7E32"/>
    <w:rsid w:val="000F2433"/>
    <w:rsid w:val="00133DAA"/>
    <w:rsid w:val="00701F61"/>
    <w:rsid w:val="00747E32"/>
    <w:rsid w:val="00776C31"/>
    <w:rsid w:val="007B096B"/>
    <w:rsid w:val="00A70B5C"/>
    <w:rsid w:val="00AE32AC"/>
    <w:rsid w:val="00C74C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E3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47E3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7E3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3</Words>
  <Characters>23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3</cp:revision>
  <dcterms:created xsi:type="dcterms:W3CDTF">2018-05-04T07:10:00Z</dcterms:created>
  <dcterms:modified xsi:type="dcterms:W3CDTF">2018-09-11T03:13:00Z</dcterms:modified>
</cp:coreProperties>
</file>