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EF" w:rsidRPr="007F5249" w:rsidRDefault="00D163EF" w:rsidP="009B069D">
      <w:pPr>
        <w:adjustRightInd w:val="0"/>
        <w:snapToGrid w:val="0"/>
        <w:spacing w:line="570" w:lineRule="exact"/>
        <w:jc w:val="lef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4-6</w:t>
      </w:r>
    </w:p>
    <w:p w:rsidR="00D163EF" w:rsidRDefault="00D163EF" w:rsidP="009B069D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矿山地质环境保护与恢复治理方案批准</w:t>
      </w:r>
    </w:p>
    <w:p w:rsidR="00D163EF" w:rsidRPr="007F5249" w:rsidRDefault="00D163EF" w:rsidP="009B069D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流程图</w:t>
      </w:r>
      <w:bookmarkStart w:id="0" w:name="_GoBack"/>
      <w:bookmarkEnd w:id="0"/>
    </w:p>
    <w:p w:rsidR="00D163EF" w:rsidRPr="007F5249" w:rsidRDefault="00D163EF" w:rsidP="009B069D">
      <w:pPr>
        <w:adjustRightInd w:val="0"/>
        <w:snapToGrid w:val="0"/>
        <w:spacing w:line="570" w:lineRule="exact"/>
        <w:jc w:val="center"/>
        <w:rPr>
          <w:rFonts w:ascii="仿宋_GB2312" w:eastAsia="仿宋_GB2312"/>
          <w:sz w:val="32"/>
          <w:szCs w:val="32"/>
        </w:rPr>
      </w:pPr>
      <w:r w:rsidRPr="007F5249">
        <w:rPr>
          <w:rFonts w:ascii="仿宋_GB2312" w:eastAsia="仿宋_GB2312" w:hint="eastAsia"/>
          <w:sz w:val="32"/>
          <w:szCs w:val="32"/>
        </w:rPr>
        <w:t>（法定办结时限：</w:t>
      </w:r>
      <w:r w:rsidRPr="007F5249">
        <w:rPr>
          <w:rFonts w:ascii="仿宋_GB2312" w:eastAsia="仿宋_GB2312"/>
          <w:sz w:val="32"/>
          <w:szCs w:val="32"/>
        </w:rPr>
        <w:t>20</w:t>
      </w:r>
      <w:r w:rsidRPr="007F5249">
        <w:rPr>
          <w:rFonts w:ascii="仿宋_GB2312" w:eastAsia="仿宋_GB2312" w:hint="eastAsia"/>
          <w:sz w:val="32"/>
          <w:szCs w:val="32"/>
        </w:rPr>
        <w:t>个工作日，承诺办结时限：</w:t>
      </w:r>
      <w:r w:rsidRPr="007F5249">
        <w:rPr>
          <w:rFonts w:ascii="仿宋_GB2312" w:eastAsia="仿宋_GB2312"/>
          <w:sz w:val="32"/>
          <w:szCs w:val="32"/>
        </w:rPr>
        <w:t>10</w:t>
      </w:r>
      <w:r w:rsidRPr="007F5249">
        <w:rPr>
          <w:rFonts w:ascii="仿宋_GB2312" w:eastAsia="仿宋_GB2312" w:hint="eastAsia"/>
          <w:sz w:val="32"/>
          <w:szCs w:val="32"/>
        </w:rPr>
        <w:t>个工作日）</w:t>
      </w:r>
    </w:p>
    <w:p w:rsidR="00D163EF" w:rsidRPr="007F5249" w:rsidRDefault="00D163EF" w:rsidP="009B069D">
      <w:pPr>
        <w:adjustRightInd w:val="0"/>
        <w:snapToGrid w:val="0"/>
        <w:spacing w:line="570" w:lineRule="exact"/>
        <w:jc w:val="left"/>
        <w:rPr>
          <w:sz w:val="18"/>
          <w:szCs w:val="18"/>
        </w:rPr>
      </w:pPr>
    </w:p>
    <w:p w:rsidR="00D163EF" w:rsidRPr="007F5249" w:rsidRDefault="00D163EF" w:rsidP="009B069D">
      <w:pPr>
        <w:adjustRightInd w:val="0"/>
        <w:snapToGrid w:val="0"/>
        <w:spacing w:line="570" w:lineRule="exact"/>
        <w:jc w:val="left"/>
        <w:rPr>
          <w:sz w:val="18"/>
          <w:szCs w:val="18"/>
        </w:rPr>
      </w:pPr>
      <w:r>
        <w:rPr>
          <w:noProof/>
        </w:rPr>
        <w:pict>
          <v:group id="画布 28" o:spid="_x0000_s1026" editas="canvas" style="position:absolute;margin-left:16.1pt;margin-top:-19.05pt;width:447pt;height:565.25pt;z-index:251658240;mso-position-horizontal-relative:char;mso-position-vertical-relative:line" coordsize="56769,717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769;height:71786;visibility:visible">
              <v:fill o:detectmouseclick="t"/>
              <v:path o:connecttype="none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21" o:spid="_x0000_s1028" type="#_x0000_t109" style="position:absolute;left:5765;top:50438;width:38862;height:2565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厅负责人审批，作出予以同意或不予同意决定（限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shape>
            <v:shape id="AutoShape 122" o:spid="_x0000_s1029" type="#_x0000_t109" style="position:absolute;left:11430;top:6864;width:21666;height:4953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服务窗口对申请审查材料当场审查作出处理</w:t>
                    </w:r>
                  </w:p>
                </w:txbxContent>
              </v:textbox>
            </v:shape>
            <v:shape id="AutoShape 123" o:spid="_x0000_s1030" type="#_x0000_t109" style="position:absolute;left:20574;top:921;width:12573;height:2965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申请人提出申请</w:t>
                    </w:r>
                  </w:p>
                  <w:p w:rsidR="00D163EF" w:rsidRDefault="00D163EF" w:rsidP="009B069D">
                    <w:pPr>
                      <w:rPr>
                        <w:rFonts w:ascii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line id="Line 124" o:spid="_x0000_s1031" style="position:absolute;flip:x;visibility:visible" from="26289,3892" to="26301,6851" o:connectortype="straight">
              <v:fill o:detectmouseclick="t"/>
              <v:stroke endarrow="block"/>
            </v:line>
            <v:line id="Line 125" o:spid="_x0000_s1032" style="position:absolute;flip:y;visibility:visible" from="33147,9735" to="43675,9836" o:connectortype="straight">
              <v:fill o:detectmouseclick="t"/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6" o:spid="_x0000_s1033" type="#_x0000_t202" style="position:absolute;left:33388;top:4782;width:11373;height:4953;visibility:visible" filled="f" stroked="f">
              <v:textbox>
                <w:txbxContent>
                  <w:p w:rsidR="00D163EF" w:rsidRDefault="00D163EF" w:rsidP="009B069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申请材料不齐全</w:t>
                    </w:r>
                  </w:p>
                  <w:p w:rsidR="00D163EF" w:rsidRDefault="00D163EF" w:rsidP="009B069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不符合法定形式的</w:t>
                    </w:r>
                  </w:p>
                </w:txbxContent>
              </v:textbox>
            </v:shape>
            <v:rect id="Rectangle 127" o:spid="_x0000_s1034" style="position:absolute;left:43675;top:8744;width:12815;height:4852;visibility:visible">
              <v:textbox>
                <w:txbxContent>
                  <w:p w:rsidR="00D163EF" w:rsidRDefault="00D163EF" w:rsidP="009B069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当场一次性告知申请人补正的全部内容</w:t>
                    </w:r>
                  </w:p>
                </w:txbxContent>
              </v:textbox>
            </v:rect>
            <v:rect id="Rectangle 128" o:spid="_x0000_s1035" style="position:absolute;left:26302;top:11818;width:13957;height:4952;visibility:visible" filled="f" stroked="f" strokeweight=".25pt">
              <v:textbox>
                <w:txbxContent>
                  <w:p w:rsidR="00D163EF" w:rsidRDefault="00D163EF" w:rsidP="009B069D">
                    <w:r>
                      <w:rPr>
                        <w:rFonts w:hint="eastAsia"/>
                        <w:sz w:val="18"/>
                        <w:szCs w:val="18"/>
                      </w:rPr>
                      <w:t>申请材料齐全，符合法定形式，予以受理</w:t>
                    </w:r>
                  </w:p>
                  <w:p w:rsidR="00D163EF" w:rsidRDefault="00D163EF" w:rsidP="009B069D">
                    <w:pPr>
                      <w:rPr>
                        <w:sz w:val="18"/>
                        <w:szCs w:val="18"/>
                      </w:rPr>
                    </w:pPr>
                  </w:p>
                  <w:p w:rsidR="00D163EF" w:rsidRDefault="00D163EF" w:rsidP="009B069D"/>
                </w:txbxContent>
              </v:textbox>
            </v:rect>
            <v:rect id="Rectangle 129" o:spid="_x0000_s1036" style="position:absolute;left:28384;top:55975;width:25870;height:4953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同意的，主办处室制作批复文件</w:t>
                    </w:r>
                  </w:p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Line 130" o:spid="_x0000_s1037" style="position:absolute;visibility:visible" from="25139,33661" to="25146,36633" o:connectortype="straight">
              <v:fill o:detectmouseclick="t"/>
              <v:stroke endarrow="block"/>
            </v:line>
            <v:shape id="AutoShape 131" o:spid="_x0000_s1038" type="#_x0000_t109" style="position:absolute;left:8001;top:16770;width:36576;height:2972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广西地质环境监测总站审查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工作日）</w:t>
                    </w:r>
                  </w:p>
                </w:txbxContent>
              </v:textbox>
            </v:shape>
            <v:rect id="Rectangle 132" o:spid="_x0000_s1039" style="position:absolute;left:1905;top:55975;width:25476;height:4953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不同意的，告知申请人不同意的理由</w:t>
                    </w:r>
                  </w:p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Line 133" o:spid="_x0000_s1040" style="position:absolute;visibility:visible" from="14852,53003" to="14859,55975" o:connectortype="straight">
              <v:fill o:detectmouseclick="t"/>
              <v:stroke endarrow="block"/>
            </v:line>
            <v:line id="Line 134" o:spid="_x0000_s1041" style="position:absolute;visibility:visible" from="38868,53003" to="38874,55975" o:connectortype="straight">
              <v:fill o:detectmouseclick="t"/>
              <v:stroke endarrow="block"/>
            </v:line>
            <v:line id="Line 135" o:spid="_x0000_s1042" style="position:absolute;visibility:visible" from="38874,60928" to="38881,64890" o:connectortype="straight">
              <v:fill o:detectmouseclick="t"/>
              <v:stroke endarrow="block"/>
            </v:line>
            <v:rect id="Rectangle 136" o:spid="_x0000_s1043" style="position:absolute;left:28575;top:64890;width:26206;height:4953;visibility:visible">
              <v:textbox>
                <w:txbxContent>
                  <w:p w:rsidR="00D163EF" w:rsidRDefault="00D163EF" w:rsidP="00DC7844">
                    <w:pPr>
                      <w:autoSpaceDE w:val="0"/>
                      <w:autoSpaceDN w:val="0"/>
                      <w:adjustRightInd w:val="0"/>
                      <w:ind w:firstLineChars="200" w:firstLine="3168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服务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窗口向申请人送达批复文件</w:t>
                    </w:r>
                  </w:p>
                  <w:p w:rsidR="00D163EF" w:rsidRDefault="00D163EF" w:rsidP="009B069D">
                    <w:pPr>
                      <w:autoSpaceDE w:val="0"/>
                      <w:autoSpaceDN w:val="0"/>
                      <w:adjustRightIn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shape id="AutoShape 137" o:spid="_x0000_s1044" type="#_x0000_t109" style="position:absolute;left:6858;top:21717;width:38862;height:12668;visibility:visible">
              <v:textbox>
                <w:txbxContent>
                  <w:p w:rsidR="00D163EF" w:rsidRPr="005B45F0" w:rsidRDefault="00D163EF" w:rsidP="009B069D">
                    <w:pPr>
                      <w:jc w:val="center"/>
                      <w:rPr>
                        <w:rFonts w:ascii="宋体" w:cs="方正仿宋_GBK"/>
                        <w:sz w:val="18"/>
                        <w:szCs w:val="18"/>
                      </w:rPr>
                    </w:pPr>
                    <w:r>
                      <w:rPr>
                        <w:rFonts w:ascii="宋体" w:hAnsi="宋体" w:cs="方正仿宋_GBK" w:hint="eastAsia"/>
                        <w:sz w:val="18"/>
                        <w:szCs w:val="18"/>
                      </w:rPr>
                      <w:t>广西地质环境监测总站汇总专家意见并提出审查意见</w:t>
                    </w:r>
                  </w:p>
                  <w:p w:rsidR="00D163EF" w:rsidRPr="005B45F0" w:rsidRDefault="00D163EF" w:rsidP="009B069D">
                    <w:pPr>
                      <w:jc w:val="center"/>
                      <w:rPr>
                        <w:rFonts w:ascii="宋体" w:cs="方正仿宋_GBK"/>
                        <w:sz w:val="18"/>
                        <w:szCs w:val="18"/>
                      </w:rPr>
                    </w:pPr>
                    <w:r w:rsidRPr="005B45F0">
                      <w:rPr>
                        <w:rFonts w:ascii="宋体" w:hAnsi="宋体" w:cs="方正仿宋_GBK" w:hint="eastAsia"/>
                        <w:sz w:val="18"/>
                        <w:szCs w:val="18"/>
                      </w:rPr>
                      <w:t>（限</w:t>
                    </w:r>
                    <w:r w:rsidRPr="005B45F0">
                      <w:rPr>
                        <w:rFonts w:ascii="宋体" w:hAnsi="宋体" w:cs="方正仿宋_GBK"/>
                        <w:sz w:val="18"/>
                        <w:szCs w:val="18"/>
                      </w:rPr>
                      <w:t>2</w:t>
                    </w:r>
                    <w:r w:rsidRPr="005B45F0">
                      <w:rPr>
                        <w:rFonts w:ascii="宋体" w:hAnsi="宋体" w:cs="方正仿宋_GBK" w:hint="eastAsia"/>
                        <w:sz w:val="18"/>
                        <w:szCs w:val="18"/>
                      </w:rPr>
                      <w:t>个工作日）</w:t>
                    </w:r>
                  </w:p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</w:p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</w:p>
                  <w:p w:rsidR="00D163EF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</w:p>
                  <w:p w:rsidR="00D163EF" w:rsidRDefault="00D163EF" w:rsidP="009B069D"/>
                </w:txbxContent>
              </v:textbox>
            </v:shape>
            <v:line id="Line 138" o:spid="_x0000_s1045" style="position:absolute;visibility:visible" from="25146,11817" to="25152,15780" o:connectortype="straight">
              <v:fill o:detectmouseclick="t"/>
              <v:stroke endarrow="block"/>
            </v:line>
            <v:line id="Line 139" o:spid="_x0000_s1046" style="position:absolute;flip:x;visibility:visible" from="25133,19742" to="25152,21717" o:connectortype="straight">
              <v:fill o:detectmouseclick="t"/>
              <v:stroke endarrow="block"/>
            </v:line>
            <v:rect id="Rectangle 140" o:spid="_x0000_s1047" style="position:absolute;left:8001;top:26943;width:13716;height:6718;visibility:visible">
              <v:textbox>
                <w:txbxContent>
                  <w:p w:rsidR="00D163EF" w:rsidRPr="005B45F0" w:rsidRDefault="00D163EF" w:rsidP="009B069D">
                    <w:pPr>
                      <w:adjustRightInd w:val="0"/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组织专家现场踏勘后组织专家会议审查，（</w:t>
                    </w:r>
                    <w:r w:rsidRPr="005B45F0">
                      <w:rPr>
                        <w:sz w:val="18"/>
                        <w:szCs w:val="18"/>
                      </w:rPr>
                      <w:t>10</w:t>
                    </w:r>
                    <w:r w:rsidRPr="005B45F0"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rect id="Rectangle 141" o:spid="_x0000_s1048" style="position:absolute;left:28575;top:27667;width:16681;height:5061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制作方案备案表，</w:t>
                    </w:r>
                  </w:p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pacing w:val="-12"/>
                        <w:sz w:val="18"/>
                        <w:szCs w:val="18"/>
                      </w:rPr>
                      <w:t>总站领导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审核（限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工作日）</w:t>
                    </w:r>
                  </w:p>
                  <w:p w:rsidR="00D163EF" w:rsidRDefault="00D163EF" w:rsidP="009B069D"/>
                </w:txbxContent>
              </v:textbox>
            </v:rect>
            <v:line id="Line 142" o:spid="_x0000_s1049" style="position:absolute;visibility:visible" from="22669,30639" to="28384,30645" o:connectortype="straight">
              <v:fill o:detectmouseclick="t"/>
              <v:stroke endarrow="block"/>
            </v:line>
            <v:line id="Line 143" o:spid="_x0000_s1050" style="position:absolute;visibility:visible" from="25133,47466" to="25139,50438" o:connectortype="straight">
              <v:fill o:detectmouseclick="t"/>
              <v:stroke endarrow="block"/>
            </v:line>
            <v:shape id="AutoShape 144" o:spid="_x0000_s1051" type="#_x0000_t109" style="position:absolute;left:5765;top:36633;width:38862;height:10833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rFonts w:ascii="宋体" w:cs="方正仿宋_GBK"/>
                        <w:sz w:val="18"/>
                        <w:szCs w:val="18"/>
                      </w:rPr>
                    </w:pPr>
                    <w:r>
                      <w:rPr>
                        <w:rFonts w:ascii="宋体" w:hAnsi="宋体" w:cs="方正仿宋_GBK" w:hint="eastAsia"/>
                        <w:sz w:val="18"/>
                        <w:szCs w:val="18"/>
                      </w:rPr>
                      <w:t>主办处室提出备案意见</w:t>
                    </w:r>
                  </w:p>
                  <w:p w:rsidR="00D163EF" w:rsidRPr="003E6FEB" w:rsidRDefault="00D163EF" w:rsidP="009B069D">
                    <w:pPr>
                      <w:jc w:val="center"/>
                      <w:rPr>
                        <w:rFonts w:ascii="宋体"/>
                        <w:sz w:val="18"/>
                        <w:szCs w:val="18"/>
                      </w:rPr>
                    </w:pPr>
                    <w:r w:rsidRPr="003E6FEB">
                      <w:rPr>
                        <w:rFonts w:ascii="宋体" w:hAnsi="宋体" w:hint="eastAsia"/>
                        <w:sz w:val="18"/>
                        <w:szCs w:val="18"/>
                      </w:rPr>
                      <w:t>（限</w:t>
                    </w:r>
                    <w:r w:rsidRPr="003E6FEB">
                      <w:rPr>
                        <w:rFonts w:ascii="宋体" w:hAnsi="宋体"/>
                        <w:sz w:val="18"/>
                        <w:szCs w:val="18"/>
                      </w:rPr>
                      <w:t>4</w:t>
                    </w:r>
                    <w:r w:rsidRPr="003E6FEB">
                      <w:rPr>
                        <w:rFonts w:ascii="宋体" w:hAnsi="宋体" w:hint="eastAsia"/>
                        <w:sz w:val="18"/>
                        <w:szCs w:val="18"/>
                      </w:rPr>
                      <w:t>个工作日）</w:t>
                    </w:r>
                  </w:p>
                  <w:p w:rsidR="00D163EF" w:rsidRDefault="00D163EF" w:rsidP="009B069D"/>
                  <w:p w:rsidR="00D163EF" w:rsidRDefault="00D163EF" w:rsidP="009B069D"/>
                </w:txbxContent>
              </v:textbox>
            </v:shape>
            <v:rect id="Rectangle 145" o:spid="_x0000_s1052" style="position:absolute;left:6858;top:39294;width:13716;height:7423;visibility:visible">
              <v:textbox>
                <w:txbxContent>
                  <w:p w:rsidR="00D163EF" w:rsidRDefault="00D163EF" w:rsidP="009B069D">
                    <w:pPr>
                      <w:adjustRightInd w:val="0"/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承办人员审查合格后提出审查意见，经有关处室会签后，提交处室领导</w:t>
                    </w:r>
                    <w:r w:rsidRPr="003E6FEB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3E6FEB">
                      <w:rPr>
                        <w:sz w:val="18"/>
                        <w:szCs w:val="18"/>
                      </w:rPr>
                      <w:t>2</w:t>
                    </w:r>
                    <w:r w:rsidRPr="003E6FEB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Rectangle 146" o:spid="_x0000_s1053" style="position:absolute;left:27381;top:41148;width:16053;height:4667;visibility:visible">
              <v:textbox>
                <w:txbxContent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pacing w:val="-12"/>
                        <w:sz w:val="18"/>
                        <w:szCs w:val="18"/>
                      </w:rPr>
                      <w:t>处室领导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审核</w:t>
                    </w:r>
                  </w:p>
                  <w:p w:rsidR="00D163EF" w:rsidRDefault="00D163EF" w:rsidP="009B06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工作日）</w:t>
                    </w:r>
                  </w:p>
                  <w:p w:rsidR="00D163EF" w:rsidRDefault="00D163EF" w:rsidP="009B069D"/>
                </w:txbxContent>
              </v:textbox>
            </v:rect>
            <v:line id="Line 147" o:spid="_x0000_s1054" style="position:absolute;visibility:visible" from="20586,43281" to="27432,43288" o:connectortype="straight">
              <v:fill o:detectmouseclick="t"/>
              <v:stroke endarrow="block"/>
            </v:line>
            <w10:anchorlock/>
          </v:group>
        </w:pict>
      </w: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7F5249" w:rsidRDefault="00D163EF" w:rsidP="009B069D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D163EF" w:rsidRPr="009B069D" w:rsidRDefault="00D163EF"/>
    <w:sectPr w:rsidR="00D163EF" w:rsidRPr="009B069D" w:rsidSect="009A327D">
      <w:pgSz w:w="11906" w:h="16838"/>
      <w:pgMar w:top="1440" w:right="1559" w:bottom="1440" w:left="155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69D"/>
    <w:rsid w:val="00081D0C"/>
    <w:rsid w:val="000E57FF"/>
    <w:rsid w:val="003E6FEB"/>
    <w:rsid w:val="005509E4"/>
    <w:rsid w:val="005A0EF9"/>
    <w:rsid w:val="005B45F0"/>
    <w:rsid w:val="007F5249"/>
    <w:rsid w:val="009A327D"/>
    <w:rsid w:val="009B069D"/>
    <w:rsid w:val="00BC3285"/>
    <w:rsid w:val="00D163EF"/>
    <w:rsid w:val="00DC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69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</Words>
  <Characters>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4</cp:revision>
  <dcterms:created xsi:type="dcterms:W3CDTF">2018-05-04T07:45:00Z</dcterms:created>
  <dcterms:modified xsi:type="dcterms:W3CDTF">2018-09-11T04:04:00Z</dcterms:modified>
</cp:coreProperties>
</file>