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45" w:rsidRPr="007F5249" w:rsidRDefault="00861745" w:rsidP="0090744F">
      <w:pPr>
        <w:spacing w:line="570" w:lineRule="exact"/>
        <w:rPr>
          <w:rFonts w:ascii="黑体" w:eastAsia="黑体" w:hAnsi="黑体"/>
          <w:sz w:val="32"/>
          <w:szCs w:val="32"/>
        </w:rPr>
      </w:pPr>
      <w:r w:rsidRPr="007F5249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6-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6</w:t>
      </w:r>
    </w:p>
    <w:p w:rsidR="00861745" w:rsidRPr="007F5249" w:rsidRDefault="00861745" w:rsidP="0090744F">
      <w:pPr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 w:rsidRPr="007F5249">
        <w:rPr>
          <w:rFonts w:ascii="方正小标宋简体" w:eastAsia="方正小标宋简体" w:hint="eastAsia"/>
          <w:sz w:val="44"/>
          <w:szCs w:val="44"/>
        </w:rPr>
        <w:t>关于矿山地质环境保护与治理恢复方案的批复</w:t>
      </w:r>
    </w:p>
    <w:p w:rsidR="00861745" w:rsidRPr="007F5249" w:rsidRDefault="00861745" w:rsidP="0090744F">
      <w:pPr>
        <w:snapToGrid w:val="0"/>
        <w:jc w:val="center"/>
      </w:pPr>
    </w:p>
    <w:p w:rsidR="00861745" w:rsidRPr="007F5249" w:rsidRDefault="00861745" w:rsidP="004C3F22">
      <w:pPr>
        <w:snapToGrid w:val="0"/>
        <w:ind w:firstLineChars="50" w:firstLine="31680"/>
        <w:rPr>
          <w:sz w:val="28"/>
          <w:szCs w:val="28"/>
        </w:rPr>
      </w:pPr>
      <w:r w:rsidRPr="007F5249">
        <w:rPr>
          <w:rFonts w:hint="eastAsia"/>
          <w:sz w:val="28"/>
          <w:szCs w:val="28"/>
        </w:rPr>
        <w:t>批准号：桂国土矿地环审〔</w:t>
      </w:r>
      <w:r w:rsidRPr="007F5249">
        <w:rPr>
          <w:sz w:val="28"/>
          <w:szCs w:val="28"/>
        </w:rPr>
        <w:t>2017</w:t>
      </w:r>
      <w:r w:rsidRPr="007F5249">
        <w:rPr>
          <w:rFonts w:hint="eastAsia"/>
          <w:sz w:val="28"/>
          <w:szCs w:val="28"/>
        </w:rPr>
        <w:t>〕</w:t>
      </w:r>
      <w:r w:rsidRPr="007F5249">
        <w:rPr>
          <w:sz w:val="28"/>
          <w:szCs w:val="28"/>
        </w:rPr>
        <w:t xml:space="preserve">   </w:t>
      </w:r>
      <w:r w:rsidRPr="007F5249">
        <w:rPr>
          <w:rFonts w:hint="eastAsia"/>
          <w:sz w:val="28"/>
          <w:szCs w:val="28"/>
        </w:rPr>
        <w:t>号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1054"/>
        <w:gridCol w:w="172"/>
        <w:gridCol w:w="2993"/>
        <w:gridCol w:w="1505"/>
        <w:gridCol w:w="40"/>
        <w:gridCol w:w="1146"/>
        <w:gridCol w:w="264"/>
        <w:gridCol w:w="1324"/>
      </w:tblGrid>
      <w:tr w:rsidR="00861745" w:rsidRPr="007F5249" w:rsidTr="00164924">
        <w:trPr>
          <w:cantSplit/>
          <w:trHeight w:val="557"/>
          <w:jc w:val="center"/>
        </w:trPr>
        <w:tc>
          <w:tcPr>
            <w:tcW w:w="191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spacing w:line="212" w:lineRule="atLeast"/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spacing w:val="57"/>
                <w:sz w:val="28"/>
                <w:szCs w:val="28"/>
              </w:rPr>
              <w:t>矿山名称</w:t>
            </w:r>
          </w:p>
        </w:tc>
        <w:tc>
          <w:tcPr>
            <w:tcW w:w="7444" w:type="dxa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/>
                <w:sz w:val="28"/>
                <w:szCs w:val="28"/>
              </w:rPr>
              <w:t>XXXX</w:t>
            </w:r>
            <w:r w:rsidRPr="007F5249">
              <w:rPr>
                <w:rFonts w:ascii="宋体" w:hAnsi="宋体" w:cs="宋体" w:hint="eastAsia"/>
                <w:sz w:val="28"/>
                <w:szCs w:val="28"/>
              </w:rPr>
              <w:t>采矿厂</w:t>
            </w:r>
          </w:p>
        </w:tc>
      </w:tr>
      <w:tr w:rsidR="00861745" w:rsidRPr="007F5249" w:rsidTr="00164924">
        <w:trPr>
          <w:cantSplit/>
          <w:trHeight w:val="590"/>
          <w:jc w:val="center"/>
        </w:trPr>
        <w:tc>
          <w:tcPr>
            <w:tcW w:w="191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sz w:val="28"/>
                <w:szCs w:val="28"/>
              </w:rPr>
              <w:t>矿山企业名称</w:t>
            </w:r>
          </w:p>
        </w:tc>
        <w:tc>
          <w:tcPr>
            <w:tcW w:w="47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861745">
            <w:pPr>
              <w:ind w:leftChars="-15" w:left="31680" w:rightChars="-15" w:right="31680"/>
              <w:jc w:val="left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/>
                <w:sz w:val="28"/>
                <w:szCs w:val="28"/>
              </w:rPr>
              <w:t>XXXX</w:t>
            </w:r>
            <w:r w:rsidRPr="007F5249">
              <w:rPr>
                <w:rFonts w:ascii="宋体" w:hAnsi="宋体" w:cs="宋体" w:hint="eastAsia"/>
                <w:sz w:val="28"/>
                <w:szCs w:val="28"/>
              </w:rPr>
              <w:t>有限公司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 w:hint="eastAsia"/>
                <w:sz w:val="28"/>
                <w:szCs w:val="28"/>
              </w:rPr>
              <w:t>法人代表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861745" w:rsidRPr="007F5249" w:rsidTr="00164924">
        <w:trPr>
          <w:cantSplit/>
          <w:trHeight w:val="575"/>
          <w:jc w:val="center"/>
        </w:trPr>
        <w:tc>
          <w:tcPr>
            <w:tcW w:w="191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spacing w:line="172" w:lineRule="atLeast"/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sz w:val="28"/>
                <w:szCs w:val="28"/>
              </w:rPr>
              <w:t>编制单位名称</w:t>
            </w:r>
          </w:p>
        </w:tc>
        <w:tc>
          <w:tcPr>
            <w:tcW w:w="47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spacing w:line="440" w:lineRule="exact"/>
              <w:jc w:val="left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/>
                <w:sz w:val="28"/>
                <w:szCs w:val="28"/>
              </w:rPr>
              <w:t>XXXX</w:t>
            </w:r>
            <w:r w:rsidRPr="007F5249">
              <w:rPr>
                <w:rFonts w:ascii="宋体" w:hAnsi="宋体" w:cs="宋体" w:hint="eastAsia"/>
                <w:sz w:val="28"/>
                <w:szCs w:val="28"/>
              </w:rPr>
              <w:t>有限公司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 w:hint="eastAsia"/>
                <w:sz w:val="28"/>
                <w:szCs w:val="28"/>
              </w:rPr>
              <w:t>法人代表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861745" w:rsidRPr="007F5249" w:rsidTr="00164924">
        <w:trPr>
          <w:cantSplit/>
          <w:trHeight w:val="9068"/>
          <w:jc w:val="center"/>
        </w:trPr>
        <w:tc>
          <w:tcPr>
            <w:tcW w:w="86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861745" w:rsidRPr="007F5249" w:rsidRDefault="00861745" w:rsidP="0016492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>专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家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评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审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意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8498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745" w:rsidRPr="007F5249" w:rsidRDefault="00861745" w:rsidP="00164924">
            <w:pPr>
              <w:spacing w:line="380" w:lineRule="exact"/>
              <w:rPr>
                <w:sz w:val="28"/>
                <w:szCs w:val="28"/>
              </w:rPr>
            </w:pPr>
          </w:p>
        </w:tc>
      </w:tr>
      <w:tr w:rsidR="00861745" w:rsidRPr="007F5249" w:rsidTr="001649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V w:val="single" w:sz="8" w:space="0" w:color="auto"/>
          </w:tblBorders>
        </w:tblPrEx>
        <w:trPr>
          <w:cantSplit/>
          <w:trHeight w:val="6349"/>
          <w:jc w:val="center"/>
        </w:trPr>
        <w:tc>
          <w:tcPr>
            <w:tcW w:w="8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861745" w:rsidRPr="007F5249" w:rsidRDefault="00861745" w:rsidP="0016492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>专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家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评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审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意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849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745" w:rsidRPr="007F5249" w:rsidRDefault="00861745" w:rsidP="00861745">
            <w:pPr>
              <w:spacing w:line="440" w:lineRule="exact"/>
              <w:ind w:firstLineChars="200" w:firstLine="31680"/>
              <w:rPr>
                <w:sz w:val="28"/>
                <w:szCs w:val="28"/>
              </w:rPr>
            </w:pPr>
          </w:p>
        </w:tc>
      </w:tr>
      <w:tr w:rsidR="00861745" w:rsidRPr="007F5249" w:rsidTr="001649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V w:val="single" w:sz="8" w:space="0" w:color="auto"/>
          </w:tblBorders>
        </w:tblPrEx>
        <w:trPr>
          <w:cantSplit/>
          <w:trHeight w:val="796"/>
          <w:jc w:val="center"/>
        </w:trPr>
        <w:tc>
          <w:tcPr>
            <w:tcW w:w="8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49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745" w:rsidRPr="007F5249" w:rsidRDefault="00861745" w:rsidP="00164924"/>
          <w:p w:rsidR="00861745" w:rsidRPr="007F5249" w:rsidRDefault="00861745" w:rsidP="00861745">
            <w:pPr>
              <w:ind w:firstLineChars="750" w:firstLine="31680"/>
              <w:rPr>
                <w:rFonts w:ascii="宋体"/>
                <w:b/>
                <w:sz w:val="24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 xml:space="preserve">组长签名：　</w:t>
            </w:r>
            <w:r w:rsidRPr="007F5249">
              <w:rPr>
                <w:rFonts w:ascii="宋体" w:hAnsi="宋体"/>
                <w:b/>
                <w:sz w:val="24"/>
              </w:rPr>
              <w:t xml:space="preserve">   </w:t>
            </w:r>
            <w:r w:rsidRPr="007F5249">
              <w:rPr>
                <w:rFonts w:ascii="宋体" w:hAnsi="宋体" w:hint="eastAsia"/>
                <w:b/>
                <w:sz w:val="24"/>
              </w:rPr>
              <w:t xml:space="preserve">　　　　　　</w:t>
            </w:r>
            <w:r w:rsidRPr="007F5249">
              <w:rPr>
                <w:rFonts w:ascii="宋体" w:hAnsi="宋体"/>
                <w:b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sz w:val="24"/>
              </w:rPr>
              <w:t xml:space="preserve">　年　　月　　日</w:t>
            </w:r>
          </w:p>
          <w:p w:rsidR="00861745" w:rsidRPr="007F5249" w:rsidRDefault="00861745" w:rsidP="00861745">
            <w:pPr>
              <w:ind w:firstLineChars="750" w:firstLine="31680"/>
              <w:rPr>
                <w:rFonts w:ascii="宋体"/>
                <w:sz w:val="24"/>
              </w:rPr>
            </w:pPr>
          </w:p>
        </w:tc>
      </w:tr>
      <w:tr w:rsidR="00861745" w:rsidRPr="007F5249" w:rsidTr="00164924">
        <w:trPr>
          <w:cantSplit/>
          <w:trHeight w:val="743"/>
          <w:jc w:val="center"/>
        </w:trPr>
        <w:tc>
          <w:tcPr>
            <w:tcW w:w="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861745" w:rsidRPr="007F5249" w:rsidRDefault="00861745" w:rsidP="00164924">
            <w:pPr>
              <w:ind w:left="113" w:right="113"/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bCs/>
                <w:sz w:val="24"/>
              </w:rPr>
              <w:t>专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家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名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单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姓</w:t>
            </w:r>
            <w:r w:rsidRPr="007F5249">
              <w:rPr>
                <w:rFonts w:ascii="宋体" w:hAnsi="宋体"/>
                <w:b/>
                <w:szCs w:val="21"/>
              </w:rPr>
              <w:t xml:space="preserve">  </w:t>
            </w:r>
            <w:r w:rsidRPr="007F5249">
              <w:rPr>
                <w:rFonts w:ascii="宋体" w:hAnsi="宋体" w:hint="eastAsia"/>
                <w:b/>
                <w:szCs w:val="21"/>
              </w:rPr>
              <w:t>名</w:t>
            </w:r>
          </w:p>
        </w:tc>
        <w:tc>
          <w:tcPr>
            <w:tcW w:w="299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单</w:t>
            </w:r>
            <w:r w:rsidRPr="007F5249">
              <w:rPr>
                <w:rFonts w:ascii="宋体" w:hAnsi="宋体"/>
                <w:b/>
                <w:szCs w:val="21"/>
              </w:rPr>
              <w:t xml:space="preserve">     </w:t>
            </w:r>
            <w:r w:rsidRPr="007F5249">
              <w:rPr>
                <w:rFonts w:ascii="宋体" w:hAnsi="宋体" w:hint="eastAsia"/>
                <w:b/>
                <w:szCs w:val="21"/>
              </w:rPr>
              <w:t>位</w:t>
            </w:r>
          </w:p>
        </w:tc>
        <w:tc>
          <w:tcPr>
            <w:tcW w:w="15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职务</w:t>
            </w:r>
            <w:r w:rsidRPr="007F5249">
              <w:rPr>
                <w:rFonts w:ascii="宋体" w:hAnsi="宋体"/>
                <w:b/>
                <w:szCs w:val="21"/>
              </w:rPr>
              <w:t>/</w:t>
            </w:r>
            <w:r w:rsidRPr="007F5249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1186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专</w:t>
            </w:r>
            <w:r w:rsidRPr="007F5249">
              <w:rPr>
                <w:rFonts w:ascii="宋体" w:hAnsi="宋体"/>
                <w:b/>
                <w:szCs w:val="21"/>
              </w:rPr>
              <w:t xml:space="preserve">  </w:t>
            </w:r>
            <w:r w:rsidRPr="007F5249"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1588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签</w:t>
            </w:r>
            <w:r w:rsidRPr="007F5249">
              <w:rPr>
                <w:rFonts w:ascii="宋体" w:hAnsi="宋体"/>
                <w:b/>
                <w:szCs w:val="21"/>
              </w:rPr>
              <w:t xml:space="preserve">  </w:t>
            </w:r>
            <w:r w:rsidRPr="007F5249">
              <w:rPr>
                <w:rFonts w:ascii="宋体" w:hAnsi="宋体" w:hint="eastAsia"/>
                <w:b/>
                <w:szCs w:val="21"/>
              </w:rPr>
              <w:t>名</w:t>
            </w:r>
          </w:p>
        </w:tc>
      </w:tr>
      <w:tr w:rsidR="00861745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水工环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Cs w:val="21"/>
              </w:rPr>
            </w:pPr>
          </w:p>
        </w:tc>
      </w:tr>
      <w:tr w:rsidR="00861745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土地复垦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Cs w:val="21"/>
              </w:rPr>
            </w:pPr>
          </w:p>
        </w:tc>
      </w:tr>
      <w:tr w:rsidR="00861745" w:rsidRPr="007F5249" w:rsidTr="00164924">
        <w:trPr>
          <w:cantSplit/>
          <w:trHeight w:val="685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水工环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Cs w:val="21"/>
              </w:rPr>
            </w:pPr>
          </w:p>
        </w:tc>
      </w:tr>
      <w:tr w:rsidR="00861745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采</w:t>
            </w:r>
            <w:r w:rsidRPr="007F5249">
              <w:rPr>
                <w:rFonts w:hAnsi="宋体"/>
                <w:sz w:val="24"/>
              </w:rPr>
              <w:t xml:space="preserve">  </w:t>
            </w:r>
            <w:r w:rsidRPr="007F5249">
              <w:rPr>
                <w:rFonts w:hAnsi="宋体" w:hint="eastAsia"/>
                <w:sz w:val="24"/>
              </w:rPr>
              <w:t>矿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</w:p>
        </w:tc>
      </w:tr>
      <w:tr w:rsidR="00861745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造</w:t>
            </w:r>
            <w:r w:rsidRPr="007F5249">
              <w:rPr>
                <w:rFonts w:hAnsi="宋体"/>
                <w:sz w:val="24"/>
              </w:rPr>
              <w:t xml:space="preserve">  </w:t>
            </w:r>
            <w:r w:rsidRPr="007F5249">
              <w:rPr>
                <w:rFonts w:hAnsi="宋体" w:hint="eastAsia"/>
                <w:sz w:val="24"/>
              </w:rPr>
              <w:t>价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</w:p>
        </w:tc>
      </w:tr>
      <w:tr w:rsidR="00861745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自治区环境保护厅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spacing w:line="480" w:lineRule="auto"/>
              <w:jc w:val="center"/>
              <w:rPr>
                <w:rFonts w:ascii="宋体"/>
                <w:sz w:val="24"/>
              </w:rPr>
            </w:pPr>
            <w:r w:rsidRPr="007F5249">
              <w:rPr>
                <w:rFonts w:ascii="宋体" w:hAnsi="宋体" w:hint="eastAsia"/>
                <w:sz w:val="24"/>
              </w:rPr>
              <w:t>环</w:t>
            </w:r>
            <w:r w:rsidRPr="007F5249">
              <w:rPr>
                <w:rFonts w:ascii="宋体" w:hAnsi="宋体"/>
                <w:sz w:val="24"/>
              </w:rPr>
              <w:t xml:space="preserve">  </w:t>
            </w:r>
            <w:r w:rsidRPr="007F5249">
              <w:rPr>
                <w:rFonts w:ascii="宋体" w:hAnsi="宋体" w:hint="eastAsia"/>
                <w:sz w:val="24"/>
              </w:rPr>
              <w:t>保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</w:p>
        </w:tc>
      </w:tr>
      <w:tr w:rsidR="00861745" w:rsidRPr="007F5249" w:rsidTr="00164924">
        <w:trPr>
          <w:cantSplit/>
          <w:trHeight w:val="730"/>
          <w:jc w:val="center"/>
        </w:trPr>
        <w:tc>
          <w:tcPr>
            <w:tcW w:w="8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61745" w:rsidRPr="007F5249" w:rsidRDefault="00861745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</w:p>
        </w:tc>
      </w:tr>
      <w:tr w:rsidR="00861745" w:rsidRPr="007F5249" w:rsidTr="00164924">
        <w:trPr>
          <w:cantSplit/>
          <w:trHeight w:val="9742"/>
          <w:jc w:val="center"/>
        </w:trPr>
        <w:tc>
          <w:tcPr>
            <w:tcW w:w="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861745" w:rsidRPr="007F5249" w:rsidRDefault="00861745" w:rsidP="00164924">
            <w:pPr>
              <w:ind w:left="113" w:right="113"/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bCs/>
                <w:sz w:val="24"/>
              </w:rPr>
              <w:t>国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土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资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源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行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政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主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管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部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门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审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查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意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见</w:t>
            </w:r>
          </w:p>
        </w:tc>
        <w:tc>
          <w:tcPr>
            <w:tcW w:w="8498" w:type="dxa"/>
            <w:gridSpan w:val="8"/>
            <w:tcBorders>
              <w:top w:val="single" w:sz="12" w:space="0" w:color="auto"/>
              <w:left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745" w:rsidRPr="007F5249" w:rsidRDefault="00861745" w:rsidP="00861745">
            <w:pPr>
              <w:spacing w:line="480" w:lineRule="exact"/>
              <w:ind w:firstLineChars="236" w:firstLine="31680"/>
              <w:rPr>
                <w:sz w:val="24"/>
              </w:rPr>
            </w:pPr>
          </w:p>
          <w:p w:rsidR="00861745" w:rsidRPr="007F5249" w:rsidRDefault="00861745" w:rsidP="00861745">
            <w:pPr>
              <w:spacing w:line="480" w:lineRule="exact"/>
              <w:ind w:firstLineChars="236" w:firstLine="31680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广西壮族自治区地质环境监测总站于</w:t>
            </w:r>
            <w:r w:rsidRPr="007F5249">
              <w:rPr>
                <w:sz w:val="24"/>
              </w:rPr>
              <w:t>2017</w:t>
            </w:r>
            <w:r w:rsidRPr="007F5249">
              <w:rPr>
                <w:rFonts w:hint="eastAsia"/>
                <w:sz w:val="24"/>
              </w:rPr>
              <w:t>年</w:t>
            </w:r>
            <w:r w:rsidRPr="007F5249">
              <w:rPr>
                <w:sz w:val="24"/>
              </w:rPr>
              <w:t xml:space="preserve">  </w:t>
            </w:r>
            <w:r w:rsidRPr="007F5249">
              <w:rPr>
                <w:rFonts w:hint="eastAsia"/>
                <w:sz w:val="24"/>
              </w:rPr>
              <w:t>月</w:t>
            </w:r>
            <w:r w:rsidRPr="007F5249">
              <w:rPr>
                <w:sz w:val="24"/>
              </w:rPr>
              <w:t xml:space="preserve">  </w:t>
            </w:r>
            <w:r w:rsidRPr="007F5249">
              <w:rPr>
                <w:rFonts w:hint="eastAsia"/>
                <w:sz w:val="24"/>
              </w:rPr>
              <w:t>日组织有关专家对该《方案》进行了评审，评审程序及评审专家组成均符合有关规定。专家组出具了通过该方案的审查意见，组织评审单位已核准。现同意备案。</w:t>
            </w:r>
          </w:p>
          <w:p w:rsidR="00861745" w:rsidRPr="007F5249" w:rsidRDefault="00861745" w:rsidP="00861745">
            <w:pPr>
              <w:spacing w:line="480" w:lineRule="exact"/>
              <w:ind w:firstLineChars="236" w:firstLine="31680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矿山企业应及时将专家组审查通过的《方案》及本备案表报送</w:t>
            </w:r>
            <w:r w:rsidRPr="007F5249">
              <w:rPr>
                <w:sz w:val="24"/>
              </w:rPr>
              <w:t>XXX</w:t>
            </w:r>
            <w:r w:rsidRPr="007F5249">
              <w:rPr>
                <w:rFonts w:hint="eastAsia"/>
                <w:sz w:val="24"/>
              </w:rPr>
              <w:t>县国土资源局备案，与该局签订土地复垦费用监管协议。矿山企业应落实资金，严格按照批准的《方案》开展矿山地质环境恢复治理和土地复垦工作，履行地质环境保护和土地复垦义务。土地复垦资金须按照批准《方案》中概算确定的复垦工程投资预算计划，存入与当地国土资源管理部门约定的银行专户，确保专款专用。</w:t>
            </w:r>
          </w:p>
          <w:p w:rsidR="00861745" w:rsidRPr="007F5249" w:rsidRDefault="00861745" w:rsidP="00861745">
            <w:pPr>
              <w:spacing w:line="480" w:lineRule="exact"/>
              <w:ind w:firstLineChars="236" w:firstLine="31680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矿山企业应在本备案表签发</w:t>
            </w:r>
            <w:r w:rsidRPr="007F5249">
              <w:rPr>
                <w:sz w:val="24"/>
              </w:rPr>
              <w:t>30</w:t>
            </w:r>
            <w:r w:rsidRPr="007F5249">
              <w:rPr>
                <w:rFonts w:hint="eastAsia"/>
                <w:sz w:val="24"/>
              </w:rPr>
              <w:t>天内将签订的土地复垦费用监管协议和土地复垦费用缴存凭证，报我厅及</w:t>
            </w:r>
            <w:r w:rsidRPr="007F5249">
              <w:rPr>
                <w:sz w:val="24"/>
              </w:rPr>
              <w:t>XXX</w:t>
            </w:r>
            <w:r w:rsidRPr="007F5249">
              <w:rPr>
                <w:rFonts w:hint="eastAsia"/>
                <w:sz w:val="24"/>
              </w:rPr>
              <w:t>市国土资源局备案。</w:t>
            </w:r>
          </w:p>
          <w:p w:rsidR="00861745" w:rsidRPr="007F5249" w:rsidRDefault="00861745" w:rsidP="00861745">
            <w:pPr>
              <w:spacing w:line="480" w:lineRule="exact"/>
              <w:ind w:firstLineChars="236" w:firstLine="31680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矿山企业申请采矿许可证新立、延续、变更或年检时，必须具有本备案表、土地复垦费用监管协议和土地复垦费用预存凭证、矿山地质环境恢复保证金缴存凭证方可办理相关手续。</w:t>
            </w:r>
          </w:p>
          <w:p w:rsidR="00861745" w:rsidRPr="007F5249" w:rsidRDefault="00861745" w:rsidP="00861745">
            <w:pPr>
              <w:spacing w:line="480" w:lineRule="exact"/>
              <w:ind w:firstLineChars="236" w:firstLine="31680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当矿山生产规模、矿区范围、开采矿种或者开采方式等发生重大变化时，应重新编制《方案》并报我厅备案。</w:t>
            </w:r>
          </w:p>
          <w:p w:rsidR="00861745" w:rsidRPr="007F5249" w:rsidRDefault="00861745" w:rsidP="00861745">
            <w:pPr>
              <w:spacing w:line="480" w:lineRule="exact"/>
              <w:ind w:firstLineChars="236" w:firstLine="31680"/>
              <w:rPr>
                <w:sz w:val="24"/>
              </w:rPr>
            </w:pPr>
          </w:p>
        </w:tc>
      </w:tr>
      <w:tr w:rsidR="00861745" w:rsidRPr="007F5249" w:rsidTr="00164924">
        <w:trPr>
          <w:cantSplit/>
          <w:trHeight w:val="1221"/>
          <w:jc w:val="center"/>
        </w:trPr>
        <w:tc>
          <w:tcPr>
            <w:tcW w:w="860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498" w:type="dxa"/>
            <w:gridSpan w:val="8"/>
            <w:tcBorders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861745">
            <w:pPr>
              <w:ind w:leftChars="2300" w:left="31680"/>
              <w:rPr>
                <w:rFonts w:ascii="宋体"/>
                <w:b/>
                <w:sz w:val="24"/>
              </w:rPr>
            </w:pPr>
          </w:p>
          <w:p w:rsidR="00861745" w:rsidRPr="007F5249" w:rsidRDefault="00861745" w:rsidP="00861745">
            <w:pPr>
              <w:ind w:leftChars="2300" w:left="31680"/>
              <w:rPr>
                <w:rFonts w:ascii="宋体"/>
                <w:b/>
                <w:sz w:val="24"/>
              </w:rPr>
            </w:pPr>
          </w:p>
          <w:p w:rsidR="00861745" w:rsidRPr="007F5249" w:rsidRDefault="00861745" w:rsidP="00164924">
            <w:pPr>
              <w:jc w:val="right"/>
              <w:rPr>
                <w:rFonts w:ascii="宋体"/>
                <w:b/>
                <w:sz w:val="24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>广西壮族自治区国土资源厅（公章）</w:t>
            </w:r>
          </w:p>
          <w:p w:rsidR="00861745" w:rsidRPr="007F5249" w:rsidRDefault="00861745" w:rsidP="00861745">
            <w:pPr>
              <w:ind w:leftChars="2300" w:left="31680"/>
              <w:rPr>
                <w:rFonts w:ascii="宋体"/>
                <w:b/>
                <w:sz w:val="10"/>
                <w:szCs w:val="10"/>
              </w:rPr>
            </w:pPr>
          </w:p>
          <w:p w:rsidR="00861745" w:rsidRPr="007F5249" w:rsidRDefault="00861745" w:rsidP="00861745">
            <w:pPr>
              <w:ind w:leftChars="2000" w:left="31680" w:firstLineChars="596" w:firstLine="31680"/>
              <w:rPr>
                <w:rFonts w:ascii="宋体"/>
                <w:b/>
                <w:sz w:val="24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>年</w:t>
            </w:r>
            <w:r w:rsidRPr="007F5249">
              <w:rPr>
                <w:rFonts w:ascii="宋体" w:hAnsi="宋体"/>
                <w:b/>
                <w:sz w:val="24"/>
              </w:rPr>
              <w:t xml:space="preserve">   </w:t>
            </w:r>
            <w:r w:rsidRPr="007F5249">
              <w:rPr>
                <w:rFonts w:ascii="宋体" w:hAnsi="宋体" w:hint="eastAsia"/>
                <w:b/>
                <w:sz w:val="24"/>
              </w:rPr>
              <w:t>月</w:t>
            </w:r>
            <w:r w:rsidRPr="007F5249">
              <w:rPr>
                <w:rFonts w:ascii="宋体" w:hAnsi="宋体"/>
                <w:b/>
                <w:sz w:val="24"/>
              </w:rPr>
              <w:t xml:space="preserve">   </w:t>
            </w:r>
            <w:r w:rsidRPr="007F5249">
              <w:rPr>
                <w:rFonts w:ascii="宋体" w:hAnsi="宋体" w:hint="eastAsia"/>
                <w:b/>
                <w:sz w:val="24"/>
              </w:rPr>
              <w:t>日</w:t>
            </w:r>
          </w:p>
          <w:p w:rsidR="00861745" w:rsidRPr="007F5249" w:rsidRDefault="00861745" w:rsidP="00861745">
            <w:pPr>
              <w:ind w:leftChars="2600" w:left="31680" w:firstLine="120"/>
              <w:rPr>
                <w:rFonts w:ascii="宋体"/>
                <w:sz w:val="24"/>
              </w:rPr>
            </w:pPr>
          </w:p>
        </w:tc>
      </w:tr>
      <w:tr w:rsidR="00861745" w:rsidRPr="007F5249" w:rsidTr="00164924">
        <w:trPr>
          <w:cantSplit/>
          <w:trHeight w:val="1587"/>
          <w:jc w:val="center"/>
        </w:trPr>
        <w:tc>
          <w:tcPr>
            <w:tcW w:w="86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bCs/>
                <w:sz w:val="24"/>
              </w:rPr>
              <w:t>备</w:t>
            </w:r>
          </w:p>
          <w:p w:rsidR="00861745" w:rsidRPr="007F5249" w:rsidRDefault="00861745" w:rsidP="00164924">
            <w:pPr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  <w:tc>
          <w:tcPr>
            <w:tcW w:w="8498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745" w:rsidRPr="007F5249" w:rsidRDefault="00861745" w:rsidP="00164924">
            <w:pPr>
              <w:ind w:firstLine="120"/>
              <w:rPr>
                <w:rFonts w:ascii="宋体" w:hAnsi="宋体"/>
                <w:sz w:val="24"/>
              </w:rPr>
            </w:pPr>
            <w:r w:rsidRPr="007F5249"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:rsidR="00861745" w:rsidRDefault="00861745"/>
    <w:sectPr w:rsidR="00861745" w:rsidSect="00456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744F"/>
    <w:rsid w:val="0010704C"/>
    <w:rsid w:val="00163D3F"/>
    <w:rsid w:val="00164924"/>
    <w:rsid w:val="004564AC"/>
    <w:rsid w:val="00480F4B"/>
    <w:rsid w:val="004C3F22"/>
    <w:rsid w:val="007F5249"/>
    <w:rsid w:val="00861745"/>
    <w:rsid w:val="0090744F"/>
    <w:rsid w:val="00A60753"/>
    <w:rsid w:val="00BC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44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127</Words>
  <Characters>726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2018-05-04T07:47:00Z</dcterms:created>
  <dcterms:modified xsi:type="dcterms:W3CDTF">2018-09-11T03:40:00Z</dcterms:modified>
</cp:coreProperties>
</file>