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460" w:rsidRDefault="00FD7460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4-12</w:t>
      </w:r>
    </w:p>
    <w:p w:rsidR="00FD7460" w:rsidRDefault="00FD7460">
      <w:pPr>
        <w:pStyle w:val="p0"/>
        <w:widowControl w:val="0"/>
        <w:adjustRightInd w:val="0"/>
        <w:snapToGrid w:val="0"/>
        <w:spacing w:line="57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土地复垦验收确认流程图</w:t>
      </w:r>
    </w:p>
    <w:p w:rsidR="00FD7460" w:rsidRDefault="00FD7460" w:rsidP="00017834">
      <w:pPr>
        <w:spacing w:line="520" w:lineRule="exact"/>
        <w:ind w:left="31680" w:hangingChars="131" w:firstLine="31680"/>
        <w:jc w:val="center"/>
        <w:rPr>
          <w:rFonts w:ascii="仿宋_GB2312" w:eastAsia="仿宋_GB2312" w:hAnsi="仿宋_GB2312"/>
          <w:b/>
          <w:sz w:val="28"/>
          <w:szCs w:val="32"/>
        </w:rPr>
      </w:pPr>
      <w:r>
        <w:rPr>
          <w:rFonts w:ascii="仿宋_GB2312" w:eastAsia="仿宋_GB2312" w:cs="方正仿宋_GBK" w:hint="eastAsia"/>
          <w:sz w:val="28"/>
          <w:szCs w:val="32"/>
        </w:rPr>
        <w:t>（法定办结时限：</w:t>
      </w:r>
      <w:r>
        <w:rPr>
          <w:rFonts w:ascii="仿宋_GB2312" w:eastAsia="仿宋_GB2312"/>
          <w:sz w:val="28"/>
          <w:szCs w:val="32"/>
        </w:rPr>
        <w:t>60</w:t>
      </w:r>
      <w:r>
        <w:rPr>
          <w:rFonts w:ascii="仿宋_GB2312" w:eastAsia="仿宋_GB2312" w:hint="eastAsia"/>
          <w:sz w:val="28"/>
          <w:szCs w:val="32"/>
        </w:rPr>
        <w:t>个工作日</w:t>
      </w:r>
      <w:r>
        <w:rPr>
          <w:rFonts w:ascii="仿宋_GB2312" w:eastAsia="仿宋_GB2312" w:cs="方正仿宋_GBK" w:hint="eastAsia"/>
          <w:sz w:val="28"/>
          <w:szCs w:val="32"/>
        </w:rPr>
        <w:t>，承诺办结时限：</w:t>
      </w:r>
      <w:r>
        <w:rPr>
          <w:rFonts w:ascii="仿宋_GB2312" w:eastAsia="仿宋_GB2312" w:cs="方正仿宋_GBK"/>
          <w:sz w:val="28"/>
          <w:szCs w:val="32"/>
        </w:rPr>
        <w:t>30</w:t>
      </w:r>
      <w:r>
        <w:rPr>
          <w:rFonts w:ascii="仿宋_GB2312" w:eastAsia="仿宋_GB2312" w:cs="方正仿宋_GBK" w:hint="eastAsia"/>
          <w:sz w:val="28"/>
          <w:szCs w:val="32"/>
        </w:rPr>
        <w:t>个工作日）</w:t>
      </w:r>
    </w:p>
    <w:bookmarkStart w:id="0" w:name="_GoBack"/>
    <w:bookmarkEnd w:id="0"/>
    <w:p w:rsidR="00FD7460" w:rsidRPr="005142F5" w:rsidRDefault="00FD7460">
      <w:pPr>
        <w:rPr>
          <w:rFonts w:eastAsia="Times New Roman"/>
        </w:rPr>
      </w:pPr>
      <w:r>
        <w:rPr>
          <w:noProof/>
        </w:rPr>
      </w:r>
      <w:r>
        <w:pict>
          <v:group id="画布 21" o:spid="_x0000_s1026" editas="canvas" style="width:456.4pt;height:546pt;mso-position-horizontal-relative:char;mso-position-vertical-relative:line" coordsize="57956,693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7956;height:69342;visibility:visible">
              <v:fill o:detectmouseclick="t"/>
              <v:path o:connecttype="none"/>
            </v:shape>
            <v:rect id="矩形 5" o:spid="_x0000_s1028" style="position:absolute;left:27438;top:50114;width:11011;height:5315;visibility:visible" stroked="f">
              <v:textbox>
                <w:txbxContent>
                  <w:p w:rsidR="00FD7460" w:rsidRDefault="00FD7460" w:rsidP="005142F5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矩形 7" o:spid="_x0000_s1029" style="position:absolute;left:21719;top:2971;width:11431;height:4953;visibility:visible">
              <v:textbox>
                <w:txbxContent>
                  <w:p w:rsidR="00FD7460" w:rsidRDefault="00FD7460" w:rsidP="00600B57">
                    <w:pPr>
                      <w:spacing w:beforeLines="50" w:afterLines="50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申请人提出申请</w:t>
                    </w:r>
                  </w:p>
                </w:txbxContent>
              </v:textbox>
            </v:rect>
            <v:rect id="矩形 9" o:spid="_x0000_s1030" style="position:absolute;top:12573;width:11431;height:6934;visibility:visible">
              <v:textbox>
                <w:txbxContent>
                  <w:p w:rsidR="00FD7460" w:rsidRDefault="00FD7460" w:rsidP="005142F5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作出不予受理决定，并告知申请人向有关机关申请</w:t>
                    </w:r>
                  </w:p>
                </w:txbxContent>
              </v:textbox>
            </v:rect>
            <v:rect id="矩形 10" o:spid="_x0000_s1031" style="position:absolute;left:46302;top:12573;width:10276;height:6915;visibility:visible">
              <v:textbox>
                <w:txbxContent>
                  <w:p w:rsidR="00FD7460" w:rsidRDefault="00FD7460" w:rsidP="005142F5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当场一次性告知申请人需要补正的全部内容</w:t>
                    </w:r>
                  </w:p>
                </w:txbxContent>
              </v:textbox>
            </v:rect>
            <v:line id="直线 11" o:spid="_x0000_s1032" style="position:absolute;visibility:visible" from="27441,7924" to="27447,11620" o:connectortype="straight">
              <v:stroke endarrow="block"/>
            </v:line>
            <v:line id="直线 12" o:spid="_x0000_s1033" style="position:absolute;flip:x;visibility:visible" from="11240,16217" to="18963,16224" o:connectortype="straight">
              <v:stroke endarrow="block"/>
            </v:line>
            <v:line id="直线 13" o:spid="_x0000_s1034" style="position:absolute;visibility:visible" from="39389,16122" to="46304,16224" o:connectortype="straight">
              <v:stroke endarrow="block"/>
            </v:line>
            <v:rect id="矩形 14" o:spid="_x0000_s1035" style="position:absolute;left:19448;top:24549;width:16597;height:9131;visibility:visible">
              <v:textbox>
                <w:txbxContent>
                  <w:p w:rsidR="00FD7460" w:rsidRPr="00457F71" w:rsidRDefault="00FD7460" w:rsidP="00457F7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业务科室审核，作出予以同意或不予同意的意见</w:t>
                    </w:r>
                    <w:r w:rsidRPr="00457F71">
                      <w:rPr>
                        <w:rFonts w:hint="eastAsia"/>
                        <w:sz w:val="18"/>
                        <w:szCs w:val="18"/>
                      </w:rPr>
                      <w:t>（限</w:t>
                    </w:r>
                    <w:r w:rsidRPr="00457F71">
                      <w:rPr>
                        <w:sz w:val="18"/>
                        <w:szCs w:val="18"/>
                      </w:rPr>
                      <w:t>2</w:t>
                    </w:r>
                    <w:r>
                      <w:rPr>
                        <w:sz w:val="18"/>
                        <w:szCs w:val="18"/>
                      </w:rPr>
                      <w:t>5</w:t>
                    </w:r>
                    <w:r w:rsidRPr="00457F71">
                      <w:rPr>
                        <w:rFonts w:hint="eastAsia"/>
                        <w:sz w:val="18"/>
                        <w:szCs w:val="18"/>
                      </w:rPr>
                      <w:t>个工作日）</w:t>
                    </w:r>
                  </w:p>
                  <w:p w:rsidR="00FD7460" w:rsidRPr="00457F71" w:rsidRDefault="00FD7460" w:rsidP="00457F71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457F71">
                      <w:rPr>
                        <w:rFonts w:hint="eastAsia"/>
                        <w:sz w:val="18"/>
                        <w:szCs w:val="18"/>
                      </w:rPr>
                      <w:t>（限</w:t>
                    </w:r>
                    <w:r w:rsidRPr="00457F71">
                      <w:rPr>
                        <w:sz w:val="18"/>
                        <w:szCs w:val="18"/>
                      </w:rPr>
                      <w:t>27</w:t>
                    </w:r>
                    <w:r w:rsidRPr="00457F71">
                      <w:rPr>
                        <w:rFonts w:hint="eastAsia"/>
                        <w:sz w:val="18"/>
                        <w:szCs w:val="18"/>
                      </w:rPr>
                      <w:t>个工作日）</w:t>
                    </w:r>
                  </w:p>
                  <w:p w:rsidR="00FD7460" w:rsidRDefault="00FD7460" w:rsidP="005142F5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  <w:p w:rsidR="00FD7460" w:rsidRDefault="00FD7460" w:rsidP="005142F5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（限</w:t>
                    </w:r>
                    <w:r>
                      <w:rPr>
                        <w:sz w:val="18"/>
                        <w:szCs w:val="18"/>
                      </w:rPr>
                      <w:t>7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个工作日）</w:t>
                    </w:r>
                  </w:p>
                </w:txbxContent>
              </v:textbox>
            </v:rect>
            <v:rect id="矩形 16" o:spid="_x0000_s1036" style="position:absolute;left:14857;top:38779;width:26299;height:6077;visibility:visible">
              <v:textbox>
                <w:txbxContent>
                  <w:p w:rsidR="00FD7460" w:rsidRDefault="00FD7460" w:rsidP="005142F5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局负责人签发</w:t>
                    </w:r>
                    <w:r>
                      <w:rPr>
                        <w:sz w:val="18"/>
                        <w:szCs w:val="18"/>
                      </w:rPr>
                      <w:t xml:space="preserve"> </w:t>
                    </w:r>
                  </w:p>
                  <w:p w:rsidR="00FD7460" w:rsidRDefault="00FD7460" w:rsidP="005142F5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（限</w:t>
                    </w:r>
                    <w:r>
                      <w:rPr>
                        <w:sz w:val="18"/>
                        <w:szCs w:val="18"/>
                      </w:rPr>
                      <w:t>3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个工作日）</w:t>
                    </w:r>
                  </w:p>
                </w:txbxContent>
              </v:textbox>
            </v:rect>
            <v:rect id="矩形 17" o:spid="_x0000_s1037" style="position:absolute;left:14191;top:49447;width:26298;height:7697;visibility:visible">
              <v:textbox>
                <w:txbxContent>
                  <w:p w:rsidR="00FD7460" w:rsidRDefault="00FD7460" w:rsidP="005142F5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制作决定文件及向申请人送达文件（证件）</w:t>
                    </w:r>
                  </w:p>
                  <w:p w:rsidR="00FD7460" w:rsidRDefault="00FD7460" w:rsidP="005142F5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（限</w:t>
                    </w:r>
                    <w:r>
                      <w:rPr>
                        <w:sz w:val="18"/>
                        <w:szCs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个工作日，不计算在承诺办结时限内）</w:t>
                    </w:r>
                  </w:p>
                </w:txbxContent>
              </v:textbox>
            </v:rect>
            <v:line id="直线 18" o:spid="_x0000_s1038" style="position:absolute;visibility:visible" from="27334,33680" to="27467,38779" o:connectortype="straight">
              <v:stroke endarrow="block"/>
            </v:line>
            <v:line id="直线 19" o:spid="_x0000_s1039" style="position:absolute;visibility:visible" from="27467,44856" to="27468,49447" o:connectortype="straight">
              <v:stroke endarrow="block"/>
            </v:line>
            <v:rect id="矩形 20" o:spid="_x0000_s1040" style="position:absolute;left:44381;top:26206;width:13219;height:6674;visibility:visible">
              <v:textbox>
                <w:txbxContent>
                  <w:p w:rsidR="00FD7460" w:rsidRDefault="00FD7460" w:rsidP="005142F5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退件，制作办结通知书，书面通知申请人。</w:t>
                    </w:r>
                  </w:p>
                </w:txbxContent>
              </v:textbox>
            </v:rect>
            <v:rect id="矩形 21" o:spid="_x0000_s1041" style="position:absolute;left:36883;top:24549;width:6476;height:4134;visibility:visible" stroked="f">
              <v:textbox>
                <w:txbxContent>
                  <w:p w:rsidR="00FD7460" w:rsidRDefault="00FD7460" w:rsidP="005142F5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不同意的</w:t>
                    </w:r>
                  </w:p>
                </w:txbxContent>
              </v:textbox>
            </v:rect>
            <v:rect id="矩形 22" o:spid="_x0000_s1042" style="position:absolute;left:20415;top:33769;width:6121;height:2870;visibility:visible" stroked="f">
              <v:textbox>
                <w:txbxContent>
                  <w:p w:rsidR="00FD7460" w:rsidRDefault="00FD7460" w:rsidP="005142F5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同意的</w:t>
                    </w:r>
                  </w:p>
                </w:txbxContent>
              </v:textbox>
            </v:rect>
            <v:rect id="矩形 23" o:spid="_x0000_s1043" style="position:absolute;left:18580;top:11620;width:20809;height:8738;visibility:visible">
              <v:textbox>
                <w:txbxContent>
                  <w:p w:rsidR="00FD7460" w:rsidRDefault="00FD7460" w:rsidP="005142F5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  <w:p w:rsidR="00FD7460" w:rsidRDefault="00FD7460" w:rsidP="005142F5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政务服务窗口经办人对申请材料的齐全性当场进行审查，并作出处理</w:t>
                    </w:r>
                  </w:p>
                </w:txbxContent>
              </v:textbox>
            </v:rect>
            <v:line id="直线 24" o:spid="_x0000_s1044" style="position:absolute;flip:x;visibility:visible" from="27430,20358" to="27445,24549" o:connectortype="straight">
              <v:stroke endarrow="block"/>
            </v:line>
            <v:line id="直线 25" o:spid="_x0000_s1045" style="position:absolute;visibility:visible" from="36038,29547" to="44381,29548" o:connectortype="straight" strokeweight=".25pt">
              <v:stroke endarrow="block"/>
            </v:line>
            <v:rect id="矩形 6" o:spid="_x0000_s1046" style="position:absolute;left:39016;top:4947;width:11111;height:6674;visibility:visible" stroked="f">
              <v:textbox>
                <w:txbxContent>
                  <w:p w:rsidR="00FD7460" w:rsidRDefault="00FD7460" w:rsidP="005142F5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申请材料不齐全、不符合法定形式的</w:t>
                    </w:r>
                  </w:p>
                </w:txbxContent>
              </v:textbox>
            </v:rect>
            <v:rect id="矩形 4" o:spid="_x0000_s1047" style="position:absolute;left:9143;top:5709;width:9143;height:6864;visibility:visible" stroked="f">
              <v:textbox>
                <w:txbxContent>
                  <w:p w:rsidR="00FD7460" w:rsidRDefault="00FD7460" w:rsidP="005142F5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不属于本部门职权范围的</w:t>
                    </w:r>
                  </w:p>
                </w:txbxContent>
              </v:textbox>
            </v:rect>
            <w10:anchorlock/>
          </v:group>
        </w:pict>
      </w:r>
    </w:p>
    <w:sectPr w:rsidR="00FD7460" w:rsidRPr="005142F5" w:rsidSect="00656574">
      <w:footerReference w:type="default" r:id="rId6"/>
      <w:pgSz w:w="11906" w:h="16838"/>
      <w:pgMar w:top="1701" w:right="1134" w:bottom="1418" w:left="1701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460" w:rsidRDefault="00FD7460">
      <w:r>
        <w:separator/>
      </w:r>
    </w:p>
  </w:endnote>
  <w:endnote w:type="continuationSeparator" w:id="0">
    <w:p w:rsidR="00FD7460" w:rsidRDefault="00FD7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方正小标宋简体">
    <w:altName w:val="仿宋_GB2312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仿宋_GB2312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SimSun-ExtB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460" w:rsidRDefault="00FD7460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460" w:rsidRDefault="00FD7460">
      <w:r>
        <w:separator/>
      </w:r>
    </w:p>
  </w:footnote>
  <w:footnote w:type="continuationSeparator" w:id="0">
    <w:p w:rsidR="00FD7460" w:rsidRDefault="00FD74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7207"/>
    <w:rsid w:val="000056D4"/>
    <w:rsid w:val="00017834"/>
    <w:rsid w:val="00044E60"/>
    <w:rsid w:val="00044EE3"/>
    <w:rsid w:val="000D5702"/>
    <w:rsid w:val="000E2D24"/>
    <w:rsid w:val="000E509C"/>
    <w:rsid w:val="000E5BA1"/>
    <w:rsid w:val="000F074A"/>
    <w:rsid w:val="00122C96"/>
    <w:rsid w:val="0015588A"/>
    <w:rsid w:val="00161A25"/>
    <w:rsid w:val="00182BED"/>
    <w:rsid w:val="00184765"/>
    <w:rsid w:val="00190030"/>
    <w:rsid w:val="001A0504"/>
    <w:rsid w:val="001A639A"/>
    <w:rsid w:val="001F0254"/>
    <w:rsid w:val="001F58CD"/>
    <w:rsid w:val="001F5AF8"/>
    <w:rsid w:val="002130DF"/>
    <w:rsid w:val="00221F1E"/>
    <w:rsid w:val="002232E5"/>
    <w:rsid w:val="002578D8"/>
    <w:rsid w:val="002902AD"/>
    <w:rsid w:val="00295CF0"/>
    <w:rsid w:val="00296CE4"/>
    <w:rsid w:val="002B2AEA"/>
    <w:rsid w:val="002B5900"/>
    <w:rsid w:val="002D5453"/>
    <w:rsid w:val="002D7207"/>
    <w:rsid w:val="002F06FF"/>
    <w:rsid w:val="002F7BAC"/>
    <w:rsid w:val="00310765"/>
    <w:rsid w:val="00370DE6"/>
    <w:rsid w:val="00376603"/>
    <w:rsid w:val="003851D4"/>
    <w:rsid w:val="003A4285"/>
    <w:rsid w:val="003B4923"/>
    <w:rsid w:val="00414569"/>
    <w:rsid w:val="00415342"/>
    <w:rsid w:val="00420CC8"/>
    <w:rsid w:val="00422251"/>
    <w:rsid w:val="00422E17"/>
    <w:rsid w:val="0042300B"/>
    <w:rsid w:val="00450F7F"/>
    <w:rsid w:val="0045228A"/>
    <w:rsid w:val="004559C5"/>
    <w:rsid w:val="00457F71"/>
    <w:rsid w:val="00466468"/>
    <w:rsid w:val="00477E67"/>
    <w:rsid w:val="004864DC"/>
    <w:rsid w:val="004C58F5"/>
    <w:rsid w:val="004D0E1D"/>
    <w:rsid w:val="004E1662"/>
    <w:rsid w:val="004F6308"/>
    <w:rsid w:val="004F6743"/>
    <w:rsid w:val="005142F5"/>
    <w:rsid w:val="00525F38"/>
    <w:rsid w:val="005449DD"/>
    <w:rsid w:val="005611CC"/>
    <w:rsid w:val="005A12D4"/>
    <w:rsid w:val="005F5E4C"/>
    <w:rsid w:val="00600B57"/>
    <w:rsid w:val="006167CE"/>
    <w:rsid w:val="006168DC"/>
    <w:rsid w:val="006339E1"/>
    <w:rsid w:val="00641025"/>
    <w:rsid w:val="00656574"/>
    <w:rsid w:val="00664245"/>
    <w:rsid w:val="00664965"/>
    <w:rsid w:val="00680ABD"/>
    <w:rsid w:val="006A2BEF"/>
    <w:rsid w:val="006A7C45"/>
    <w:rsid w:val="006C7DA3"/>
    <w:rsid w:val="006E4715"/>
    <w:rsid w:val="006F02D7"/>
    <w:rsid w:val="006F04B0"/>
    <w:rsid w:val="006F7DA6"/>
    <w:rsid w:val="007222DE"/>
    <w:rsid w:val="007237AA"/>
    <w:rsid w:val="00755A7E"/>
    <w:rsid w:val="0077668E"/>
    <w:rsid w:val="00782B26"/>
    <w:rsid w:val="007A5B92"/>
    <w:rsid w:val="007A71CF"/>
    <w:rsid w:val="007F09CA"/>
    <w:rsid w:val="007F55F0"/>
    <w:rsid w:val="007F5E6F"/>
    <w:rsid w:val="00801F68"/>
    <w:rsid w:val="00804B57"/>
    <w:rsid w:val="008107EA"/>
    <w:rsid w:val="00824433"/>
    <w:rsid w:val="00830AA0"/>
    <w:rsid w:val="0083148D"/>
    <w:rsid w:val="00836AD2"/>
    <w:rsid w:val="008510F9"/>
    <w:rsid w:val="0085496C"/>
    <w:rsid w:val="008667ED"/>
    <w:rsid w:val="008834D3"/>
    <w:rsid w:val="008979B2"/>
    <w:rsid w:val="008B0979"/>
    <w:rsid w:val="008B305F"/>
    <w:rsid w:val="008C1E93"/>
    <w:rsid w:val="008C25D2"/>
    <w:rsid w:val="008C2FB2"/>
    <w:rsid w:val="008C5A0B"/>
    <w:rsid w:val="008D5EC0"/>
    <w:rsid w:val="008D5F22"/>
    <w:rsid w:val="008D7FF6"/>
    <w:rsid w:val="008E40C7"/>
    <w:rsid w:val="008F4300"/>
    <w:rsid w:val="00924DE9"/>
    <w:rsid w:val="0092538A"/>
    <w:rsid w:val="00926754"/>
    <w:rsid w:val="0092729E"/>
    <w:rsid w:val="00960A69"/>
    <w:rsid w:val="00963D79"/>
    <w:rsid w:val="00982CD8"/>
    <w:rsid w:val="009928FD"/>
    <w:rsid w:val="009B2DCD"/>
    <w:rsid w:val="009C5BA4"/>
    <w:rsid w:val="009E07DF"/>
    <w:rsid w:val="009E194A"/>
    <w:rsid w:val="009E4AEF"/>
    <w:rsid w:val="00A0357E"/>
    <w:rsid w:val="00A062C3"/>
    <w:rsid w:val="00A62FC6"/>
    <w:rsid w:val="00A85AA4"/>
    <w:rsid w:val="00A90DC5"/>
    <w:rsid w:val="00AD4262"/>
    <w:rsid w:val="00B07D00"/>
    <w:rsid w:val="00B11103"/>
    <w:rsid w:val="00B2154C"/>
    <w:rsid w:val="00B27BB6"/>
    <w:rsid w:val="00B35418"/>
    <w:rsid w:val="00B354F2"/>
    <w:rsid w:val="00B50011"/>
    <w:rsid w:val="00B537BF"/>
    <w:rsid w:val="00B6588C"/>
    <w:rsid w:val="00B71F70"/>
    <w:rsid w:val="00B94ABB"/>
    <w:rsid w:val="00BB014A"/>
    <w:rsid w:val="00BB1832"/>
    <w:rsid w:val="00BC4FEE"/>
    <w:rsid w:val="00BD3EB1"/>
    <w:rsid w:val="00BE34DF"/>
    <w:rsid w:val="00C0338E"/>
    <w:rsid w:val="00C034EE"/>
    <w:rsid w:val="00C10C2A"/>
    <w:rsid w:val="00C15365"/>
    <w:rsid w:val="00C358CA"/>
    <w:rsid w:val="00C37FFB"/>
    <w:rsid w:val="00C41972"/>
    <w:rsid w:val="00C61328"/>
    <w:rsid w:val="00C65B4B"/>
    <w:rsid w:val="00C84F1E"/>
    <w:rsid w:val="00CA087C"/>
    <w:rsid w:val="00CC27DD"/>
    <w:rsid w:val="00CE56F5"/>
    <w:rsid w:val="00CF51B8"/>
    <w:rsid w:val="00D05AEB"/>
    <w:rsid w:val="00D06D3E"/>
    <w:rsid w:val="00D47E35"/>
    <w:rsid w:val="00D51C0A"/>
    <w:rsid w:val="00D74CF0"/>
    <w:rsid w:val="00D76495"/>
    <w:rsid w:val="00DB26BA"/>
    <w:rsid w:val="00DB4D98"/>
    <w:rsid w:val="00DE526F"/>
    <w:rsid w:val="00E16940"/>
    <w:rsid w:val="00E51537"/>
    <w:rsid w:val="00E54468"/>
    <w:rsid w:val="00E60692"/>
    <w:rsid w:val="00E60D32"/>
    <w:rsid w:val="00E6246B"/>
    <w:rsid w:val="00E70D92"/>
    <w:rsid w:val="00E75880"/>
    <w:rsid w:val="00E8101F"/>
    <w:rsid w:val="00E868A5"/>
    <w:rsid w:val="00EA7385"/>
    <w:rsid w:val="00EB02A9"/>
    <w:rsid w:val="00EB619A"/>
    <w:rsid w:val="00EC0E91"/>
    <w:rsid w:val="00EE2981"/>
    <w:rsid w:val="00EF2922"/>
    <w:rsid w:val="00F20D21"/>
    <w:rsid w:val="00F546EC"/>
    <w:rsid w:val="00F70B09"/>
    <w:rsid w:val="00F85560"/>
    <w:rsid w:val="00F92AED"/>
    <w:rsid w:val="00FA4021"/>
    <w:rsid w:val="00FB01DB"/>
    <w:rsid w:val="00FB166C"/>
    <w:rsid w:val="00FB1739"/>
    <w:rsid w:val="00FC66D8"/>
    <w:rsid w:val="00FD7460"/>
    <w:rsid w:val="00FE26CA"/>
    <w:rsid w:val="00FF33CD"/>
    <w:rsid w:val="00FF34FE"/>
    <w:rsid w:val="00FF70BD"/>
    <w:rsid w:val="381A1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57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656574"/>
    <w:pPr>
      <w:autoSpaceDE w:val="0"/>
      <w:autoSpaceDN w:val="0"/>
      <w:adjustRightInd w:val="0"/>
      <w:ind w:left="108"/>
      <w:jc w:val="left"/>
    </w:pPr>
    <w:rPr>
      <w:rFonts w:ascii="Microsoft JhengHei" w:eastAsia="Microsoft JhengHei"/>
      <w:kern w:val="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56574"/>
    <w:rPr>
      <w:rFonts w:ascii="Microsoft JhengHei" w:eastAsia="Microsoft JhengHei"/>
    </w:rPr>
  </w:style>
  <w:style w:type="paragraph" w:styleId="BodyTextIndent">
    <w:name w:val="Body Text Indent"/>
    <w:basedOn w:val="Normal"/>
    <w:link w:val="BodyTextIndentChar"/>
    <w:uiPriority w:val="99"/>
    <w:semiHidden/>
    <w:rsid w:val="00656574"/>
    <w:pPr>
      <w:spacing w:after="120"/>
      <w:ind w:leftChars="200" w:left="420"/>
    </w:pPr>
    <w:rPr>
      <w:kern w:val="0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56574"/>
  </w:style>
  <w:style w:type="paragraph" w:styleId="BalloonText">
    <w:name w:val="Balloon Text"/>
    <w:basedOn w:val="Normal"/>
    <w:link w:val="BalloonTextChar"/>
    <w:uiPriority w:val="99"/>
    <w:rsid w:val="00656574"/>
    <w:rPr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6574"/>
    <w:rPr>
      <w:sz w:val="18"/>
    </w:rPr>
  </w:style>
  <w:style w:type="paragraph" w:styleId="Footer">
    <w:name w:val="footer"/>
    <w:basedOn w:val="Normal"/>
    <w:link w:val="FooterChar"/>
    <w:uiPriority w:val="99"/>
    <w:rsid w:val="0065657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56574"/>
    <w:rPr>
      <w:sz w:val="18"/>
    </w:rPr>
  </w:style>
  <w:style w:type="paragraph" w:styleId="Header">
    <w:name w:val="header"/>
    <w:basedOn w:val="Normal"/>
    <w:link w:val="HeaderChar"/>
    <w:uiPriority w:val="99"/>
    <w:rsid w:val="006565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56574"/>
    <w:rPr>
      <w:sz w:val="18"/>
    </w:rPr>
  </w:style>
  <w:style w:type="paragraph" w:styleId="NormalWeb">
    <w:name w:val="Normal (Web)"/>
    <w:basedOn w:val="Normal"/>
    <w:uiPriority w:val="99"/>
    <w:rsid w:val="0065657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656574"/>
    <w:rPr>
      <w:rFonts w:cs="Times New Roman"/>
      <w:b/>
    </w:rPr>
  </w:style>
  <w:style w:type="character" w:styleId="PageNumber">
    <w:name w:val="page number"/>
    <w:basedOn w:val="DefaultParagraphFont"/>
    <w:uiPriority w:val="99"/>
    <w:rsid w:val="00656574"/>
    <w:rPr>
      <w:rFonts w:cs="Times New Roman"/>
    </w:rPr>
  </w:style>
  <w:style w:type="table" w:styleId="TableGrid">
    <w:name w:val="Table Grid"/>
    <w:basedOn w:val="TableNormal"/>
    <w:uiPriority w:val="99"/>
    <w:rsid w:val="00656574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方正小标宋简体二号"/>
    <w:basedOn w:val="Normal"/>
    <w:link w:val="Char"/>
    <w:uiPriority w:val="99"/>
    <w:rsid w:val="00656574"/>
    <w:pPr>
      <w:jc w:val="center"/>
    </w:pPr>
    <w:rPr>
      <w:rFonts w:ascii="方正小标宋简体" w:eastAsia="方正小标宋简体" w:hAnsi="Times New Roman"/>
      <w:kern w:val="0"/>
      <w:sz w:val="44"/>
      <w:szCs w:val="20"/>
      <w:shd w:val="clear" w:color="auto" w:fill="FFFFFF"/>
    </w:rPr>
  </w:style>
  <w:style w:type="character" w:customStyle="1" w:styleId="Char">
    <w:name w:val="方正小标宋简体二号 Char"/>
    <w:link w:val="a"/>
    <w:uiPriority w:val="99"/>
    <w:locked/>
    <w:rsid w:val="00656574"/>
    <w:rPr>
      <w:rFonts w:ascii="方正小标宋简体" w:eastAsia="方正小标宋简体" w:hAnsi="Times New Roman"/>
      <w:sz w:val="44"/>
    </w:rPr>
  </w:style>
  <w:style w:type="paragraph" w:styleId="ListParagraph">
    <w:name w:val="List Paragraph"/>
    <w:basedOn w:val="Normal"/>
    <w:uiPriority w:val="99"/>
    <w:qFormat/>
    <w:rsid w:val="00656574"/>
    <w:pPr>
      <w:ind w:firstLineChars="200" w:firstLine="420"/>
    </w:pPr>
    <w:rPr>
      <w:rFonts w:ascii="Times New Roman" w:hAnsi="Times New Roman"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656574"/>
    <w:rPr>
      <w:rFonts w:cs="Times New Roman"/>
    </w:rPr>
  </w:style>
  <w:style w:type="character" w:customStyle="1" w:styleId="Char1">
    <w:name w:val="正文文本 Char1"/>
    <w:uiPriority w:val="99"/>
    <w:semiHidden/>
    <w:rsid w:val="00656574"/>
  </w:style>
  <w:style w:type="paragraph" w:customStyle="1" w:styleId="TableParagraph">
    <w:name w:val="Table Paragraph"/>
    <w:basedOn w:val="Normal"/>
    <w:uiPriority w:val="99"/>
    <w:rsid w:val="00656574"/>
    <w:pPr>
      <w:autoSpaceDE w:val="0"/>
      <w:autoSpaceDN w:val="0"/>
      <w:adjustRightInd w:val="0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p0">
    <w:name w:val="p0"/>
    <w:basedOn w:val="Normal"/>
    <w:uiPriority w:val="99"/>
    <w:rsid w:val="00656574"/>
    <w:pPr>
      <w:widowControl/>
    </w:pPr>
    <w:rPr>
      <w:rFonts w:ascii="Times New Roman" w:hAnsi="Times New Roman"/>
      <w:kern w:val="0"/>
      <w:szCs w:val="21"/>
    </w:rPr>
  </w:style>
  <w:style w:type="paragraph" w:customStyle="1" w:styleId="CharCharChar">
    <w:name w:val="Char Char Char"/>
    <w:basedOn w:val="Normal"/>
    <w:uiPriority w:val="99"/>
    <w:rsid w:val="00656574"/>
    <w:pPr>
      <w:tabs>
        <w:tab w:val="left" w:pos="720"/>
      </w:tabs>
      <w:adjustRightInd w:val="0"/>
      <w:spacing w:line="360" w:lineRule="atLeast"/>
      <w:textAlignment w:val="baseline"/>
    </w:pPr>
    <w:rPr>
      <w:rFonts w:ascii="Tahoma" w:hAnsi="Tahoma"/>
      <w:sz w:val="24"/>
      <w:szCs w:val="20"/>
    </w:rPr>
  </w:style>
  <w:style w:type="paragraph" w:customStyle="1" w:styleId="a0">
    <w:name w:val="附录二级条标题"/>
    <w:basedOn w:val="Normal"/>
    <w:next w:val="Normal"/>
    <w:uiPriority w:val="99"/>
    <w:rsid w:val="00656574"/>
    <w:pPr>
      <w:widowControl/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hAnsi="Times New Roman"/>
      <w:kern w:val="21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43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11</Words>
  <Characters>67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附件4-12</dc:title>
  <dc:subject/>
  <dc:creator>覃瑞林</dc:creator>
  <cp:keywords/>
  <dc:description/>
  <cp:lastModifiedBy>陆盈</cp:lastModifiedBy>
  <cp:revision>3</cp:revision>
  <dcterms:created xsi:type="dcterms:W3CDTF">2018-09-25T03:02:00Z</dcterms:created>
  <dcterms:modified xsi:type="dcterms:W3CDTF">2018-09-25T03:04:00Z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