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823" w:rsidRPr="004D5B05" w:rsidRDefault="00797823" w:rsidP="00D969D2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  <w:r w:rsidRPr="004D5B05">
        <w:rPr>
          <w:rFonts w:ascii="黑体" w:eastAsia="黑体" w:hAnsi="黑体" w:hint="eastAsia"/>
          <w:sz w:val="32"/>
          <w:szCs w:val="32"/>
        </w:rPr>
        <w:t>附件</w:t>
      </w:r>
      <w:bookmarkStart w:id="0" w:name="_GoBack"/>
      <w:bookmarkEnd w:id="0"/>
      <w:r>
        <w:rPr>
          <w:rFonts w:ascii="黑体" w:eastAsia="黑体" w:hAnsi="黑体"/>
          <w:sz w:val="32"/>
          <w:szCs w:val="32"/>
        </w:rPr>
        <w:t>5-13</w:t>
      </w:r>
    </w:p>
    <w:p w:rsidR="00797823" w:rsidRPr="004D5B05" w:rsidRDefault="00797823" w:rsidP="00D969D2">
      <w:pPr>
        <w:spacing w:line="240" w:lineRule="atLeast"/>
        <w:jc w:val="center"/>
        <w:rPr>
          <w:rFonts w:ascii="黑体" w:eastAsia="黑体"/>
          <w:sz w:val="36"/>
          <w:szCs w:val="36"/>
        </w:rPr>
      </w:pPr>
      <w:r w:rsidRPr="004D5B05">
        <w:rPr>
          <w:rFonts w:ascii="黑体" w:eastAsia="黑体" w:hint="eastAsia"/>
          <w:sz w:val="36"/>
          <w:szCs w:val="36"/>
        </w:rPr>
        <w:t>土地复垦验收确认申请书</w:t>
      </w:r>
    </w:p>
    <w:tbl>
      <w:tblPr>
        <w:tblW w:w="0" w:type="auto"/>
        <w:tblLayout w:type="fixed"/>
        <w:tblLook w:val="0000"/>
      </w:tblPr>
      <w:tblGrid>
        <w:gridCol w:w="2643"/>
        <w:gridCol w:w="6644"/>
      </w:tblGrid>
      <w:tr w:rsidR="00797823" w:rsidRPr="004D5B05" w:rsidTr="00896D57">
        <w:trPr>
          <w:trHeight w:val="1602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823" w:rsidRPr="004D5B05" w:rsidRDefault="00797823" w:rsidP="00896D57">
            <w:pPr>
              <w:widowControl/>
              <w:jc w:val="left"/>
              <w:rPr>
                <w:rFonts w:ascii="宋体" w:cs="宋体"/>
                <w:kern w:val="0"/>
                <w:sz w:val="32"/>
                <w:szCs w:val="32"/>
              </w:rPr>
            </w:pPr>
            <w:r w:rsidRPr="004D5B05">
              <w:rPr>
                <w:rFonts w:ascii="宋体" w:hAnsi="宋体" w:cs="宋体" w:hint="eastAsia"/>
                <w:kern w:val="0"/>
                <w:sz w:val="32"/>
                <w:szCs w:val="32"/>
              </w:rPr>
              <w:t>申请单位</w:t>
            </w:r>
          </w:p>
        </w:tc>
        <w:tc>
          <w:tcPr>
            <w:tcW w:w="6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823" w:rsidRPr="004D5B05" w:rsidRDefault="00797823" w:rsidP="00896D57"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 w:rsidRPr="004D5B0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797823" w:rsidRPr="004D5B05" w:rsidTr="00896D57">
        <w:trPr>
          <w:trHeight w:val="1602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823" w:rsidRPr="004D5B05" w:rsidRDefault="00797823" w:rsidP="00896D57">
            <w:pPr>
              <w:widowControl/>
              <w:jc w:val="left"/>
              <w:rPr>
                <w:rFonts w:ascii="宋体" w:cs="宋体"/>
                <w:kern w:val="0"/>
                <w:sz w:val="32"/>
                <w:szCs w:val="32"/>
              </w:rPr>
            </w:pPr>
            <w:r w:rsidRPr="004D5B05">
              <w:rPr>
                <w:rFonts w:ascii="宋体" w:hAnsi="宋体" w:cs="宋体" w:hint="eastAsia"/>
                <w:kern w:val="0"/>
                <w:sz w:val="32"/>
                <w:szCs w:val="32"/>
              </w:rPr>
              <w:t>项目相关信息</w:t>
            </w:r>
          </w:p>
        </w:tc>
        <w:tc>
          <w:tcPr>
            <w:tcW w:w="6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823" w:rsidRPr="004D5B05" w:rsidRDefault="00797823" w:rsidP="00896D57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D5B05">
              <w:rPr>
                <w:rFonts w:ascii="宋体" w:hAnsi="宋体" w:cs="宋体"/>
                <w:kern w:val="0"/>
                <w:sz w:val="22"/>
              </w:rPr>
              <w:t>(</w:t>
            </w:r>
            <w:r w:rsidRPr="004D5B05">
              <w:rPr>
                <w:rFonts w:ascii="宋体" w:hAnsi="宋体" w:cs="宋体" w:hint="eastAsia"/>
                <w:kern w:val="0"/>
                <w:sz w:val="22"/>
              </w:rPr>
              <w:t>包括土地复垦工程概况、损毁土地情况、土地复垦完成情况</w:t>
            </w:r>
            <w:r w:rsidRPr="004D5B05">
              <w:rPr>
                <w:rFonts w:ascii="宋体" w:hAnsi="宋体" w:cs="宋体"/>
                <w:kern w:val="0"/>
                <w:sz w:val="22"/>
              </w:rPr>
              <w:t>)</w:t>
            </w:r>
          </w:p>
        </w:tc>
      </w:tr>
      <w:tr w:rsidR="00797823" w:rsidRPr="004D5B05" w:rsidTr="00896D57">
        <w:trPr>
          <w:trHeight w:val="1602"/>
        </w:trPr>
        <w:tc>
          <w:tcPr>
            <w:tcW w:w="2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823" w:rsidRPr="004D5B05" w:rsidRDefault="00797823" w:rsidP="00896D57">
            <w:pPr>
              <w:widowControl/>
              <w:jc w:val="left"/>
              <w:rPr>
                <w:rFonts w:ascii="宋体" w:cs="宋体"/>
                <w:kern w:val="0"/>
                <w:sz w:val="32"/>
                <w:szCs w:val="32"/>
              </w:rPr>
            </w:pPr>
            <w:r w:rsidRPr="004D5B05">
              <w:rPr>
                <w:rFonts w:ascii="宋体" w:hAnsi="宋体" w:cs="宋体" w:hint="eastAsia"/>
                <w:kern w:val="0"/>
                <w:sz w:val="32"/>
                <w:szCs w:val="32"/>
              </w:rPr>
              <w:t>验收确认文件名称（文号）</w:t>
            </w:r>
          </w:p>
        </w:tc>
        <w:tc>
          <w:tcPr>
            <w:tcW w:w="6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823" w:rsidRPr="004D5B05" w:rsidRDefault="00797823" w:rsidP="00896D57"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 w:rsidRPr="004D5B0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797823" w:rsidRPr="004D5B05" w:rsidTr="00896D57">
        <w:trPr>
          <w:trHeight w:val="2400"/>
        </w:trPr>
        <w:tc>
          <w:tcPr>
            <w:tcW w:w="2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823" w:rsidRPr="004D5B05" w:rsidRDefault="00797823" w:rsidP="00896D57">
            <w:pPr>
              <w:widowControl/>
              <w:jc w:val="left"/>
              <w:rPr>
                <w:rFonts w:ascii="宋体" w:cs="宋体"/>
                <w:kern w:val="0"/>
                <w:sz w:val="32"/>
                <w:szCs w:val="32"/>
              </w:rPr>
            </w:pPr>
            <w:r w:rsidRPr="004D5B05">
              <w:rPr>
                <w:rFonts w:ascii="宋体" w:hAnsi="宋体" w:cs="宋体" w:hint="eastAsia"/>
                <w:kern w:val="0"/>
                <w:sz w:val="32"/>
                <w:szCs w:val="32"/>
              </w:rPr>
              <w:t>县级国土资源管理部门意见</w:t>
            </w:r>
          </w:p>
        </w:tc>
        <w:tc>
          <w:tcPr>
            <w:tcW w:w="6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823" w:rsidRPr="004D5B05" w:rsidRDefault="00797823" w:rsidP="00896D57"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 w:rsidRPr="004D5B05">
              <w:rPr>
                <w:rFonts w:ascii="宋体" w:cs="宋体"/>
                <w:kern w:val="0"/>
                <w:sz w:val="22"/>
              </w:rPr>
              <w:br/>
            </w:r>
            <w:r w:rsidRPr="004D5B05">
              <w:rPr>
                <w:rFonts w:ascii="宋体" w:cs="宋体"/>
                <w:kern w:val="0"/>
                <w:sz w:val="22"/>
              </w:rPr>
              <w:br/>
            </w:r>
            <w:r w:rsidRPr="004D5B05">
              <w:rPr>
                <w:rFonts w:ascii="宋体" w:cs="宋体"/>
                <w:kern w:val="0"/>
                <w:sz w:val="22"/>
              </w:rPr>
              <w:br/>
            </w:r>
            <w:r w:rsidRPr="004D5B05">
              <w:rPr>
                <w:rFonts w:ascii="宋体" w:cs="宋体"/>
                <w:kern w:val="0"/>
                <w:sz w:val="22"/>
              </w:rPr>
              <w:br/>
            </w:r>
            <w:r w:rsidRPr="004D5B05">
              <w:rPr>
                <w:rFonts w:ascii="宋体" w:cs="宋体"/>
                <w:kern w:val="0"/>
                <w:sz w:val="22"/>
              </w:rPr>
              <w:br/>
            </w:r>
            <w:r w:rsidRPr="004D5B05">
              <w:rPr>
                <w:rFonts w:ascii="宋体" w:cs="宋体"/>
                <w:kern w:val="0"/>
                <w:sz w:val="22"/>
              </w:rPr>
              <w:br/>
            </w:r>
            <w:r w:rsidRPr="004D5B05">
              <w:rPr>
                <w:rFonts w:ascii="宋体" w:hAnsi="宋体" w:cs="宋体"/>
                <w:kern w:val="0"/>
                <w:sz w:val="22"/>
              </w:rPr>
              <w:t xml:space="preserve">                                      </w:t>
            </w:r>
            <w:r w:rsidRPr="004D5B05">
              <w:rPr>
                <w:rFonts w:ascii="宋体" w:hAnsi="宋体" w:cs="宋体" w:hint="eastAsia"/>
                <w:kern w:val="0"/>
                <w:sz w:val="22"/>
              </w:rPr>
              <w:t>（盖章）</w:t>
            </w:r>
            <w:r w:rsidRPr="004D5B05">
              <w:rPr>
                <w:rFonts w:ascii="宋体" w:cs="宋体"/>
                <w:kern w:val="0"/>
                <w:sz w:val="22"/>
              </w:rPr>
              <w:br/>
            </w:r>
            <w:r w:rsidRPr="004D5B05">
              <w:rPr>
                <w:rFonts w:ascii="宋体" w:hAnsi="宋体" w:cs="宋体"/>
                <w:kern w:val="0"/>
                <w:sz w:val="22"/>
              </w:rPr>
              <w:t xml:space="preserve">                                    </w:t>
            </w:r>
            <w:r w:rsidRPr="004D5B05">
              <w:rPr>
                <w:rFonts w:ascii="宋体" w:hAnsi="宋体" w:cs="宋体" w:hint="eastAsia"/>
                <w:kern w:val="0"/>
                <w:sz w:val="22"/>
              </w:rPr>
              <w:t>年</w:t>
            </w:r>
            <w:r w:rsidRPr="004D5B05">
              <w:rPr>
                <w:rFonts w:ascii="宋体" w:hAnsi="宋体" w:cs="宋体"/>
                <w:kern w:val="0"/>
                <w:sz w:val="22"/>
              </w:rPr>
              <w:t xml:space="preserve">   </w:t>
            </w:r>
            <w:r w:rsidRPr="004D5B05">
              <w:rPr>
                <w:rFonts w:ascii="宋体" w:hAnsi="宋体" w:cs="宋体" w:hint="eastAsia"/>
                <w:kern w:val="0"/>
                <w:sz w:val="22"/>
              </w:rPr>
              <w:t>月</w:t>
            </w:r>
            <w:r w:rsidRPr="004D5B05">
              <w:rPr>
                <w:rFonts w:ascii="宋体" w:hAnsi="宋体" w:cs="宋体"/>
                <w:kern w:val="0"/>
                <w:sz w:val="22"/>
              </w:rPr>
              <w:t xml:space="preserve">   </w:t>
            </w:r>
            <w:r w:rsidRPr="004D5B05">
              <w:rPr>
                <w:rFonts w:ascii="宋体" w:hAnsi="宋体" w:cs="宋体" w:hint="eastAsia"/>
                <w:kern w:val="0"/>
                <w:sz w:val="22"/>
              </w:rPr>
              <w:t>日</w:t>
            </w:r>
          </w:p>
        </w:tc>
      </w:tr>
      <w:tr w:rsidR="00797823" w:rsidRPr="004D5B05" w:rsidTr="00896D57">
        <w:trPr>
          <w:trHeight w:val="2400"/>
        </w:trPr>
        <w:tc>
          <w:tcPr>
            <w:tcW w:w="2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823" w:rsidRPr="004D5B05" w:rsidRDefault="00797823" w:rsidP="00896D57">
            <w:pPr>
              <w:widowControl/>
              <w:jc w:val="left"/>
              <w:rPr>
                <w:rFonts w:ascii="宋体" w:cs="宋体"/>
                <w:kern w:val="0"/>
                <w:sz w:val="32"/>
                <w:szCs w:val="32"/>
              </w:rPr>
            </w:pPr>
            <w:r w:rsidRPr="004D5B05">
              <w:rPr>
                <w:rFonts w:ascii="宋体" w:hAnsi="宋体" w:cs="宋体" w:hint="eastAsia"/>
                <w:kern w:val="0"/>
                <w:sz w:val="32"/>
                <w:szCs w:val="32"/>
              </w:rPr>
              <w:t>市级国土资源管理部门意见</w:t>
            </w:r>
          </w:p>
        </w:tc>
        <w:tc>
          <w:tcPr>
            <w:tcW w:w="6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823" w:rsidRPr="004D5B05" w:rsidRDefault="00797823" w:rsidP="00896D57"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 w:rsidRPr="004D5B05">
              <w:rPr>
                <w:rFonts w:ascii="宋体" w:cs="宋体"/>
                <w:kern w:val="0"/>
                <w:sz w:val="22"/>
              </w:rPr>
              <w:br/>
            </w:r>
            <w:r w:rsidRPr="004D5B05">
              <w:rPr>
                <w:rFonts w:ascii="宋体" w:cs="宋体"/>
                <w:kern w:val="0"/>
                <w:sz w:val="22"/>
              </w:rPr>
              <w:br/>
            </w:r>
            <w:r w:rsidRPr="004D5B05">
              <w:rPr>
                <w:rFonts w:ascii="宋体" w:cs="宋体"/>
                <w:kern w:val="0"/>
                <w:sz w:val="22"/>
              </w:rPr>
              <w:br/>
            </w:r>
            <w:r w:rsidRPr="004D5B05">
              <w:rPr>
                <w:rFonts w:ascii="宋体" w:cs="宋体"/>
                <w:kern w:val="0"/>
                <w:sz w:val="22"/>
              </w:rPr>
              <w:br/>
            </w:r>
            <w:r w:rsidRPr="004D5B05">
              <w:rPr>
                <w:rFonts w:ascii="宋体" w:cs="宋体"/>
                <w:kern w:val="0"/>
                <w:sz w:val="22"/>
              </w:rPr>
              <w:br/>
            </w:r>
            <w:r w:rsidRPr="004D5B05">
              <w:rPr>
                <w:rFonts w:ascii="宋体" w:cs="宋体"/>
                <w:kern w:val="0"/>
                <w:sz w:val="22"/>
              </w:rPr>
              <w:br/>
            </w:r>
            <w:r w:rsidRPr="004D5B05">
              <w:rPr>
                <w:rFonts w:ascii="宋体" w:hAnsi="宋体" w:cs="宋体"/>
                <w:kern w:val="0"/>
                <w:sz w:val="22"/>
              </w:rPr>
              <w:t xml:space="preserve">                                    </w:t>
            </w:r>
            <w:r w:rsidRPr="004D5B05">
              <w:rPr>
                <w:rFonts w:ascii="宋体" w:hAnsi="宋体" w:cs="宋体" w:hint="eastAsia"/>
                <w:kern w:val="0"/>
                <w:sz w:val="22"/>
              </w:rPr>
              <w:t>（盖章）</w:t>
            </w:r>
            <w:r w:rsidRPr="004D5B05">
              <w:rPr>
                <w:rFonts w:ascii="宋体" w:cs="宋体"/>
                <w:kern w:val="0"/>
                <w:sz w:val="22"/>
              </w:rPr>
              <w:br/>
            </w:r>
            <w:r w:rsidRPr="004D5B05">
              <w:rPr>
                <w:rFonts w:ascii="宋体" w:hAnsi="宋体" w:cs="宋体"/>
                <w:kern w:val="0"/>
                <w:sz w:val="22"/>
              </w:rPr>
              <w:t xml:space="preserve">                                   </w:t>
            </w:r>
            <w:r w:rsidRPr="004D5B05">
              <w:rPr>
                <w:rFonts w:ascii="宋体" w:hAnsi="宋体" w:cs="宋体" w:hint="eastAsia"/>
                <w:kern w:val="0"/>
                <w:sz w:val="22"/>
              </w:rPr>
              <w:t>年</w:t>
            </w:r>
            <w:r w:rsidRPr="004D5B05">
              <w:rPr>
                <w:rFonts w:ascii="宋体" w:hAnsi="宋体" w:cs="宋体"/>
                <w:kern w:val="0"/>
                <w:sz w:val="22"/>
              </w:rPr>
              <w:t xml:space="preserve">   </w:t>
            </w:r>
            <w:r w:rsidRPr="004D5B05">
              <w:rPr>
                <w:rFonts w:ascii="宋体" w:hAnsi="宋体" w:cs="宋体" w:hint="eastAsia"/>
                <w:kern w:val="0"/>
                <w:sz w:val="22"/>
              </w:rPr>
              <w:t>月</w:t>
            </w:r>
            <w:r w:rsidRPr="004D5B05">
              <w:rPr>
                <w:rFonts w:ascii="宋体" w:hAnsi="宋体" w:cs="宋体"/>
                <w:kern w:val="0"/>
                <w:sz w:val="22"/>
              </w:rPr>
              <w:t xml:space="preserve">   </w:t>
            </w:r>
            <w:r w:rsidRPr="004D5B05">
              <w:rPr>
                <w:rFonts w:ascii="宋体" w:hAnsi="宋体" w:cs="宋体" w:hint="eastAsia"/>
                <w:kern w:val="0"/>
                <w:sz w:val="22"/>
              </w:rPr>
              <w:t>日</w:t>
            </w:r>
          </w:p>
        </w:tc>
      </w:tr>
    </w:tbl>
    <w:p w:rsidR="00797823" w:rsidRPr="00D969D2" w:rsidRDefault="00797823" w:rsidP="00D969D2"/>
    <w:sectPr w:rsidR="00797823" w:rsidRPr="00D969D2" w:rsidSect="00417BE9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823" w:rsidRDefault="00797823" w:rsidP="002578D8">
      <w:r>
        <w:separator/>
      </w:r>
    </w:p>
  </w:endnote>
  <w:endnote w:type="continuationSeparator" w:id="0">
    <w:p w:rsidR="00797823" w:rsidRDefault="00797823" w:rsidP="00257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823" w:rsidRDefault="00797823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823" w:rsidRDefault="00797823" w:rsidP="002578D8">
      <w:r>
        <w:separator/>
      </w:r>
    </w:p>
  </w:footnote>
  <w:footnote w:type="continuationSeparator" w:id="0">
    <w:p w:rsidR="00797823" w:rsidRDefault="00797823" w:rsidP="002578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92009"/>
    <w:multiLevelType w:val="hybridMultilevel"/>
    <w:tmpl w:val="959292B0"/>
    <w:lvl w:ilvl="0" w:tplc="C868D43C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45C67166"/>
    <w:multiLevelType w:val="hybridMultilevel"/>
    <w:tmpl w:val="924E4FF4"/>
    <w:lvl w:ilvl="0" w:tplc="101EA222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59BF4736"/>
    <w:multiLevelType w:val="singleLevel"/>
    <w:tmpl w:val="59BF4736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9BF4D7D"/>
    <w:multiLevelType w:val="singleLevel"/>
    <w:tmpl w:val="59BF4D7D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9BF9B5B"/>
    <w:multiLevelType w:val="singleLevel"/>
    <w:tmpl w:val="59BF9B5B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657D3FBC"/>
    <w:multiLevelType w:val="multilevel"/>
    <w:tmpl w:val="657D3FBC"/>
    <w:lvl w:ilvl="0">
      <w:start w:val="1"/>
      <w:numFmt w:val="upperLetter"/>
      <w:suff w:val="nothing"/>
      <w:lvlText w:val="附　录　%1"/>
      <w:lvlJc w:val="left"/>
      <w:pPr>
        <w:ind w:left="4830"/>
      </w:pPr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6">
    <w:nsid w:val="7D3351D7"/>
    <w:multiLevelType w:val="multilevel"/>
    <w:tmpl w:val="7D3351D7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7207"/>
    <w:rsid w:val="000056D4"/>
    <w:rsid w:val="00044E60"/>
    <w:rsid w:val="00044EE3"/>
    <w:rsid w:val="000D5702"/>
    <w:rsid w:val="000E2D24"/>
    <w:rsid w:val="000E509C"/>
    <w:rsid w:val="000E5BA1"/>
    <w:rsid w:val="000F074A"/>
    <w:rsid w:val="00122C96"/>
    <w:rsid w:val="0015588A"/>
    <w:rsid w:val="00161A25"/>
    <w:rsid w:val="00182BED"/>
    <w:rsid w:val="00184765"/>
    <w:rsid w:val="00190030"/>
    <w:rsid w:val="001A639A"/>
    <w:rsid w:val="001F0254"/>
    <w:rsid w:val="001F58CD"/>
    <w:rsid w:val="002130DF"/>
    <w:rsid w:val="00221F1E"/>
    <w:rsid w:val="002232E5"/>
    <w:rsid w:val="002578D8"/>
    <w:rsid w:val="00261EF4"/>
    <w:rsid w:val="002902AD"/>
    <w:rsid w:val="00295CF0"/>
    <w:rsid w:val="002B2AEA"/>
    <w:rsid w:val="002B5900"/>
    <w:rsid w:val="002D5453"/>
    <w:rsid w:val="002D7207"/>
    <w:rsid w:val="002F7BAC"/>
    <w:rsid w:val="00310765"/>
    <w:rsid w:val="00370DE6"/>
    <w:rsid w:val="00376603"/>
    <w:rsid w:val="003851D4"/>
    <w:rsid w:val="003A4285"/>
    <w:rsid w:val="003B4923"/>
    <w:rsid w:val="00414569"/>
    <w:rsid w:val="00417BE9"/>
    <w:rsid w:val="00422251"/>
    <w:rsid w:val="0042300B"/>
    <w:rsid w:val="00450BBF"/>
    <w:rsid w:val="00450F7F"/>
    <w:rsid w:val="0045228A"/>
    <w:rsid w:val="004559C5"/>
    <w:rsid w:val="00466468"/>
    <w:rsid w:val="004864DC"/>
    <w:rsid w:val="004D0E1D"/>
    <w:rsid w:val="004D5B05"/>
    <w:rsid w:val="004F6308"/>
    <w:rsid w:val="004F6743"/>
    <w:rsid w:val="0052210D"/>
    <w:rsid w:val="00525F38"/>
    <w:rsid w:val="005A12D4"/>
    <w:rsid w:val="005F5E4C"/>
    <w:rsid w:val="006168DC"/>
    <w:rsid w:val="006339E1"/>
    <w:rsid w:val="00641025"/>
    <w:rsid w:val="00664245"/>
    <w:rsid w:val="00664965"/>
    <w:rsid w:val="00680ABD"/>
    <w:rsid w:val="006A2BEF"/>
    <w:rsid w:val="006A7C45"/>
    <w:rsid w:val="006C7DA3"/>
    <w:rsid w:val="006E4715"/>
    <w:rsid w:val="006F02D7"/>
    <w:rsid w:val="006F04B0"/>
    <w:rsid w:val="006F7DA6"/>
    <w:rsid w:val="007237AA"/>
    <w:rsid w:val="00727937"/>
    <w:rsid w:val="00755A7E"/>
    <w:rsid w:val="0077668E"/>
    <w:rsid w:val="00782B26"/>
    <w:rsid w:val="007906D9"/>
    <w:rsid w:val="00797823"/>
    <w:rsid w:val="007A5B92"/>
    <w:rsid w:val="007A71CF"/>
    <w:rsid w:val="007F09CA"/>
    <w:rsid w:val="007F5E6F"/>
    <w:rsid w:val="00801F68"/>
    <w:rsid w:val="00804B57"/>
    <w:rsid w:val="008107EA"/>
    <w:rsid w:val="00824433"/>
    <w:rsid w:val="00830AA0"/>
    <w:rsid w:val="0083148D"/>
    <w:rsid w:val="008347B5"/>
    <w:rsid w:val="00836AD2"/>
    <w:rsid w:val="008510F9"/>
    <w:rsid w:val="0085496C"/>
    <w:rsid w:val="008667ED"/>
    <w:rsid w:val="008834D3"/>
    <w:rsid w:val="00896D57"/>
    <w:rsid w:val="008979B2"/>
    <w:rsid w:val="008B0979"/>
    <w:rsid w:val="008B305F"/>
    <w:rsid w:val="008C1E93"/>
    <w:rsid w:val="008C25D2"/>
    <w:rsid w:val="008C2FB2"/>
    <w:rsid w:val="008C5A0B"/>
    <w:rsid w:val="008D5F22"/>
    <w:rsid w:val="008D7FF6"/>
    <w:rsid w:val="008E40C7"/>
    <w:rsid w:val="008F4300"/>
    <w:rsid w:val="00911F04"/>
    <w:rsid w:val="00924DE9"/>
    <w:rsid w:val="0092538A"/>
    <w:rsid w:val="00926754"/>
    <w:rsid w:val="0095720E"/>
    <w:rsid w:val="00960A69"/>
    <w:rsid w:val="00963D79"/>
    <w:rsid w:val="00982CD8"/>
    <w:rsid w:val="009878A5"/>
    <w:rsid w:val="00987E44"/>
    <w:rsid w:val="009928FD"/>
    <w:rsid w:val="009B2DCD"/>
    <w:rsid w:val="009C46CE"/>
    <w:rsid w:val="009C5BA4"/>
    <w:rsid w:val="009E07DF"/>
    <w:rsid w:val="009E194A"/>
    <w:rsid w:val="009E4AEF"/>
    <w:rsid w:val="009F1289"/>
    <w:rsid w:val="00A062C3"/>
    <w:rsid w:val="00A125DD"/>
    <w:rsid w:val="00A12A71"/>
    <w:rsid w:val="00A62FC6"/>
    <w:rsid w:val="00A85AA4"/>
    <w:rsid w:val="00A90DC5"/>
    <w:rsid w:val="00AD4262"/>
    <w:rsid w:val="00B01E7C"/>
    <w:rsid w:val="00B02E35"/>
    <w:rsid w:val="00B07D00"/>
    <w:rsid w:val="00B11103"/>
    <w:rsid w:val="00B2154C"/>
    <w:rsid w:val="00B35418"/>
    <w:rsid w:val="00B50011"/>
    <w:rsid w:val="00B537BF"/>
    <w:rsid w:val="00B6588C"/>
    <w:rsid w:val="00B71F70"/>
    <w:rsid w:val="00B76E9B"/>
    <w:rsid w:val="00B94ABB"/>
    <w:rsid w:val="00BA0EF2"/>
    <w:rsid w:val="00BB014A"/>
    <w:rsid w:val="00BB1832"/>
    <w:rsid w:val="00BE34DF"/>
    <w:rsid w:val="00C0338E"/>
    <w:rsid w:val="00C07679"/>
    <w:rsid w:val="00C10C2A"/>
    <w:rsid w:val="00C15365"/>
    <w:rsid w:val="00C358CA"/>
    <w:rsid w:val="00C37FFB"/>
    <w:rsid w:val="00C41972"/>
    <w:rsid w:val="00C61328"/>
    <w:rsid w:val="00C65B4B"/>
    <w:rsid w:val="00C84F1E"/>
    <w:rsid w:val="00CA087C"/>
    <w:rsid w:val="00CC27DD"/>
    <w:rsid w:val="00CE56F5"/>
    <w:rsid w:val="00CF51B8"/>
    <w:rsid w:val="00D06D3E"/>
    <w:rsid w:val="00D47E35"/>
    <w:rsid w:val="00D51C0A"/>
    <w:rsid w:val="00D74CF0"/>
    <w:rsid w:val="00D969D2"/>
    <w:rsid w:val="00DB26BA"/>
    <w:rsid w:val="00DB4D98"/>
    <w:rsid w:val="00DE526F"/>
    <w:rsid w:val="00E16940"/>
    <w:rsid w:val="00E54468"/>
    <w:rsid w:val="00E60692"/>
    <w:rsid w:val="00E60D32"/>
    <w:rsid w:val="00E70D92"/>
    <w:rsid w:val="00E75880"/>
    <w:rsid w:val="00E868A5"/>
    <w:rsid w:val="00EB02A9"/>
    <w:rsid w:val="00EB619A"/>
    <w:rsid w:val="00EC0E91"/>
    <w:rsid w:val="00EE2981"/>
    <w:rsid w:val="00EF2922"/>
    <w:rsid w:val="00EF7BA9"/>
    <w:rsid w:val="00F20D21"/>
    <w:rsid w:val="00F546EC"/>
    <w:rsid w:val="00F62A60"/>
    <w:rsid w:val="00F70B09"/>
    <w:rsid w:val="00F85560"/>
    <w:rsid w:val="00F86241"/>
    <w:rsid w:val="00F92AED"/>
    <w:rsid w:val="00FB01DB"/>
    <w:rsid w:val="00FB166C"/>
    <w:rsid w:val="00FB1739"/>
    <w:rsid w:val="00FC66D8"/>
    <w:rsid w:val="00FE26CA"/>
    <w:rsid w:val="00FF33CD"/>
    <w:rsid w:val="00FF7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7B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A2BE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257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578D8"/>
    <w:rPr>
      <w:sz w:val="18"/>
    </w:rPr>
  </w:style>
  <w:style w:type="paragraph" w:styleId="Footer">
    <w:name w:val="footer"/>
    <w:basedOn w:val="Normal"/>
    <w:link w:val="FooterChar"/>
    <w:uiPriority w:val="99"/>
    <w:rsid w:val="002578D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578D8"/>
    <w:rPr>
      <w:sz w:val="18"/>
    </w:rPr>
  </w:style>
  <w:style w:type="paragraph" w:styleId="BalloonText">
    <w:name w:val="Balloon Text"/>
    <w:basedOn w:val="Normal"/>
    <w:link w:val="BalloonTextChar"/>
    <w:uiPriority w:val="99"/>
    <w:rsid w:val="008C2FB2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2FB2"/>
    <w:rPr>
      <w:sz w:val="18"/>
    </w:rPr>
  </w:style>
  <w:style w:type="character" w:styleId="Strong">
    <w:name w:val="Strong"/>
    <w:basedOn w:val="DefaultParagraphFont"/>
    <w:uiPriority w:val="99"/>
    <w:qFormat/>
    <w:rsid w:val="00664245"/>
    <w:rPr>
      <w:rFonts w:cs="Times New Roman"/>
      <w:b/>
    </w:rPr>
  </w:style>
  <w:style w:type="paragraph" w:customStyle="1" w:styleId="a">
    <w:name w:val="方正小标宋简体二号"/>
    <w:basedOn w:val="Normal"/>
    <w:link w:val="Char"/>
    <w:uiPriority w:val="99"/>
    <w:rsid w:val="00664245"/>
    <w:pPr>
      <w:jc w:val="center"/>
    </w:pPr>
    <w:rPr>
      <w:rFonts w:ascii="方正小标宋简体" w:eastAsia="方正小标宋简体" w:hAnsi="Times New Roman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664245"/>
    <w:rPr>
      <w:rFonts w:ascii="方正小标宋简体" w:eastAsia="方正小标宋简体" w:hAnsi="Times New Roman"/>
      <w:sz w:val="44"/>
    </w:rPr>
  </w:style>
  <w:style w:type="character" w:styleId="PageNumber">
    <w:name w:val="page number"/>
    <w:basedOn w:val="DefaultParagraphFont"/>
    <w:uiPriority w:val="99"/>
    <w:rsid w:val="00DB26BA"/>
    <w:rPr>
      <w:rFonts w:cs="Times New Roman"/>
    </w:rPr>
  </w:style>
  <w:style w:type="character" w:customStyle="1" w:styleId="BodyTextChar">
    <w:name w:val="Body Text Char"/>
    <w:link w:val="BodyText"/>
    <w:uiPriority w:val="99"/>
    <w:locked/>
    <w:rsid w:val="00DB26BA"/>
    <w:rPr>
      <w:rFonts w:ascii="Microsoft JhengHei" w:eastAsia="Microsoft JhengHei"/>
    </w:rPr>
  </w:style>
  <w:style w:type="paragraph" w:styleId="ListParagraph">
    <w:name w:val="List Paragraph"/>
    <w:basedOn w:val="Normal"/>
    <w:uiPriority w:val="99"/>
    <w:qFormat/>
    <w:rsid w:val="00DB26BA"/>
    <w:pPr>
      <w:ind w:firstLineChars="200" w:firstLine="420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uiPriority w:val="99"/>
    <w:rsid w:val="00DB26BA"/>
    <w:pPr>
      <w:autoSpaceDE w:val="0"/>
      <w:autoSpaceDN w:val="0"/>
      <w:adjustRightInd w:val="0"/>
      <w:ind w:left="108"/>
      <w:jc w:val="left"/>
    </w:pPr>
    <w:rPr>
      <w:rFonts w:ascii="Microsoft JhengHei" w:eastAsia="Microsoft JhengHei"/>
      <w:kern w:val="0"/>
      <w:sz w:val="20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rPr>
      <w:rFonts w:cs="Times New Roman"/>
    </w:rPr>
  </w:style>
  <w:style w:type="character" w:customStyle="1" w:styleId="Char1">
    <w:name w:val="正文文本 Char1"/>
    <w:uiPriority w:val="99"/>
    <w:semiHidden/>
    <w:rsid w:val="00DB26BA"/>
  </w:style>
  <w:style w:type="paragraph" w:customStyle="1" w:styleId="TableParagraph">
    <w:name w:val="Table Paragraph"/>
    <w:basedOn w:val="Normal"/>
    <w:uiPriority w:val="99"/>
    <w:rsid w:val="00DB26BA"/>
    <w:pPr>
      <w:autoSpaceDE w:val="0"/>
      <w:autoSpaceDN w:val="0"/>
      <w:adjustRightInd w:val="0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p0">
    <w:name w:val="p0"/>
    <w:basedOn w:val="Normal"/>
    <w:uiPriority w:val="99"/>
    <w:rsid w:val="00DB26BA"/>
    <w:pPr>
      <w:widowControl/>
    </w:pPr>
    <w:rPr>
      <w:rFonts w:ascii="Times New Roman" w:hAnsi="Times New Roman"/>
      <w:kern w:val="0"/>
      <w:szCs w:val="21"/>
    </w:rPr>
  </w:style>
  <w:style w:type="paragraph" w:customStyle="1" w:styleId="CharCharChar">
    <w:name w:val="Char Char Char"/>
    <w:basedOn w:val="Normal"/>
    <w:uiPriority w:val="99"/>
    <w:rsid w:val="00DB26BA"/>
    <w:pPr>
      <w:tabs>
        <w:tab w:val="left" w:pos="720"/>
      </w:tabs>
      <w:adjustRightInd w:val="0"/>
      <w:spacing w:line="360" w:lineRule="atLeast"/>
      <w:textAlignment w:val="baseline"/>
    </w:pPr>
    <w:rPr>
      <w:rFonts w:ascii="Tahoma" w:hAnsi="Tahoma"/>
      <w:sz w:val="24"/>
      <w:szCs w:val="20"/>
    </w:rPr>
  </w:style>
  <w:style w:type="table" w:styleId="TableGrid">
    <w:name w:val="Table Grid"/>
    <w:basedOn w:val="TableNormal"/>
    <w:uiPriority w:val="99"/>
    <w:rsid w:val="00DB26BA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附录二级条标题"/>
    <w:basedOn w:val="Normal"/>
    <w:next w:val="Normal"/>
    <w:uiPriority w:val="99"/>
    <w:rsid w:val="00F20D21"/>
    <w:pPr>
      <w:widowControl/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/>
      <w:kern w:val="21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B11103"/>
    <w:pPr>
      <w:spacing w:after="120"/>
      <w:ind w:leftChars="200" w:left="420"/>
    </w:pPr>
    <w:rPr>
      <w:kern w:val="0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111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219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235</TotalTime>
  <Pages>1</Pages>
  <Words>44</Words>
  <Characters>252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75</cp:revision>
  <dcterms:created xsi:type="dcterms:W3CDTF">2018-04-15T10:08:00Z</dcterms:created>
  <dcterms:modified xsi:type="dcterms:W3CDTF">2018-09-11T10:00:00Z</dcterms:modified>
</cp:coreProperties>
</file>