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D59" w:rsidRDefault="002A4D59" w:rsidP="00174FE5">
      <w:pPr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6-</w:t>
      </w:r>
      <w:bookmarkStart w:id="0" w:name="_GoBack"/>
      <w:bookmarkEnd w:id="0"/>
      <w:r>
        <w:rPr>
          <w:rFonts w:eastAsia="黑体"/>
          <w:sz w:val="32"/>
          <w:szCs w:val="32"/>
        </w:rPr>
        <w:t>4</w:t>
      </w:r>
    </w:p>
    <w:p w:rsidR="002A4D59" w:rsidRDefault="002A4D59" w:rsidP="00174FE5"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采矿许可证样本</w:t>
      </w:r>
    </w:p>
    <w:p w:rsidR="002A4D59" w:rsidRDefault="002A4D59" w:rsidP="00174FE5">
      <w:r>
        <w:t xml:space="preserve"> </w:t>
      </w:r>
      <w:r w:rsidRPr="002908A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05pt;height:453.75pt;visibility:visible">
            <v:imagedata r:id="rId4" o:title="" croptop="16174f" cropbottom="6663f" cropleft="8424f" cropright="36172f"/>
          </v:shape>
        </w:pict>
      </w:r>
    </w:p>
    <w:p w:rsidR="002A4D59" w:rsidRDefault="002A4D59" w:rsidP="00174FE5"/>
    <w:p w:rsidR="002A4D59" w:rsidRDefault="002A4D59" w:rsidP="00174FE5"/>
    <w:p w:rsidR="002A4D59" w:rsidRDefault="002A4D59" w:rsidP="00174FE5"/>
    <w:p w:rsidR="002A4D59" w:rsidRDefault="002A4D59" w:rsidP="00174FE5"/>
    <w:p w:rsidR="002A4D59" w:rsidRDefault="002A4D59" w:rsidP="00174FE5"/>
    <w:p w:rsidR="002A4D59" w:rsidRDefault="002A4D59" w:rsidP="00174FE5"/>
    <w:p w:rsidR="002A4D59" w:rsidRDefault="002A4D59" w:rsidP="00174FE5"/>
    <w:p w:rsidR="002A4D59" w:rsidRDefault="002A4D59"/>
    <w:sectPr w:rsidR="002A4D59" w:rsidSect="00D422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4FE5"/>
    <w:rsid w:val="00174FE5"/>
    <w:rsid w:val="002908A3"/>
    <w:rsid w:val="002A4D59"/>
    <w:rsid w:val="004A2041"/>
    <w:rsid w:val="009D7DCA"/>
    <w:rsid w:val="009F33CF"/>
    <w:rsid w:val="00D3746E"/>
    <w:rsid w:val="00D42258"/>
    <w:rsid w:val="00F81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FE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74FE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4FE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</Words>
  <Characters>22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陆盈</cp:lastModifiedBy>
  <cp:revision>3</cp:revision>
  <dcterms:created xsi:type="dcterms:W3CDTF">2018-05-04T03:33:00Z</dcterms:created>
  <dcterms:modified xsi:type="dcterms:W3CDTF">2018-09-11T02:24:00Z</dcterms:modified>
</cp:coreProperties>
</file>