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E64" w:rsidRDefault="002D3E64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5-22-1</w:t>
      </w:r>
    </w:p>
    <w:p w:rsidR="002D3E64" w:rsidRDefault="002D3E64" w:rsidP="00BC2B2F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2D3E64" w:rsidRDefault="002D3E64" w:rsidP="00632C2D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2D3E64" w:rsidRPr="008E3F98" w:rsidRDefault="002D3E64" w:rsidP="00632C2D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8E3F98">
        <w:rPr>
          <w:rFonts w:ascii="方正小标宋简体" w:eastAsia="方正小标宋简体" w:hint="eastAsia"/>
          <w:b/>
          <w:sz w:val="44"/>
          <w:szCs w:val="44"/>
        </w:rPr>
        <w:t>申　请　书</w:t>
      </w: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D3E64" w:rsidRDefault="002D3E64" w:rsidP="00632C2D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×××（本人×××）于××年×月以划拨方式取得了位于×××的国有土地，面积为×××平方米，证号为×××。因×××需要，我单位×××（本人×××）需办理该宗国有土地的转让手续。为此，现向贵局提出申请，请予审批。</w:t>
      </w: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2D3E64" w:rsidRDefault="002D3E64" w:rsidP="001F48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2D3E64" w:rsidRDefault="002D3E64" w:rsidP="00CC35BE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2D3E64" w:rsidRDefault="002D3E64"/>
    <w:sectPr w:rsidR="002D3E64" w:rsidSect="000D09F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64" w:rsidRDefault="002D3E64">
      <w:r>
        <w:separator/>
      </w:r>
    </w:p>
  </w:endnote>
  <w:endnote w:type="continuationSeparator" w:id="0">
    <w:p w:rsidR="002D3E64" w:rsidRDefault="002D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E64" w:rsidRDefault="002D3E64">
    <w:pPr>
      <w:pStyle w:val="Footer"/>
      <w:jc w:val="center"/>
    </w:pPr>
    <w:fldSimple w:instr="PAGE   \* MERGEFORMAT">
      <w:r w:rsidRPr="001F48BC">
        <w:rPr>
          <w:noProof/>
          <w:lang w:val="zh-CN"/>
        </w:rPr>
        <w:t>1</w:t>
      </w:r>
    </w:fldSimple>
  </w:p>
  <w:p w:rsidR="002D3E64" w:rsidRDefault="002D3E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64" w:rsidRDefault="002D3E64">
      <w:r>
        <w:separator/>
      </w:r>
    </w:p>
  </w:footnote>
  <w:footnote w:type="continuationSeparator" w:id="0">
    <w:p w:rsidR="002D3E64" w:rsidRDefault="002D3E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72914"/>
    <w:rsid w:val="000A53AF"/>
    <w:rsid w:val="000D09FD"/>
    <w:rsid w:val="0012289D"/>
    <w:rsid w:val="00151873"/>
    <w:rsid w:val="001F48BC"/>
    <w:rsid w:val="00200CE9"/>
    <w:rsid w:val="002D3E64"/>
    <w:rsid w:val="003973B0"/>
    <w:rsid w:val="003D364C"/>
    <w:rsid w:val="00452A6C"/>
    <w:rsid w:val="00464F98"/>
    <w:rsid w:val="004F2745"/>
    <w:rsid w:val="00557CB5"/>
    <w:rsid w:val="005E3C32"/>
    <w:rsid w:val="00632C2D"/>
    <w:rsid w:val="00672157"/>
    <w:rsid w:val="006773A7"/>
    <w:rsid w:val="006775A5"/>
    <w:rsid w:val="00685241"/>
    <w:rsid w:val="006A0154"/>
    <w:rsid w:val="006E1262"/>
    <w:rsid w:val="00736E2D"/>
    <w:rsid w:val="00831413"/>
    <w:rsid w:val="008E3F98"/>
    <w:rsid w:val="0093012D"/>
    <w:rsid w:val="00961B01"/>
    <w:rsid w:val="00A0149F"/>
    <w:rsid w:val="00A6242A"/>
    <w:rsid w:val="00AB0F12"/>
    <w:rsid w:val="00AC3F06"/>
    <w:rsid w:val="00B30863"/>
    <w:rsid w:val="00B31997"/>
    <w:rsid w:val="00B86A5D"/>
    <w:rsid w:val="00BB7CFA"/>
    <w:rsid w:val="00BC2B2F"/>
    <w:rsid w:val="00BC4A54"/>
    <w:rsid w:val="00C0125F"/>
    <w:rsid w:val="00C03ACB"/>
    <w:rsid w:val="00CB51E7"/>
    <w:rsid w:val="00CC35BE"/>
    <w:rsid w:val="00D36915"/>
    <w:rsid w:val="00D6201E"/>
    <w:rsid w:val="00D71F52"/>
    <w:rsid w:val="00DA6041"/>
    <w:rsid w:val="00DD2698"/>
    <w:rsid w:val="00E511B4"/>
    <w:rsid w:val="00E52493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F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0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0CE9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0D09FD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0D09FD"/>
    <w:rPr>
      <w:rFonts w:ascii="方正小标宋简体" w:eastAsia="方正小标宋简体" w:hAnsi="Times New Roman"/>
      <w:sz w:val="44"/>
    </w:rPr>
  </w:style>
  <w:style w:type="character" w:customStyle="1" w:styleId="DateChar1">
    <w:name w:val="Date Char1"/>
    <w:uiPriority w:val="99"/>
    <w:semiHidden/>
    <w:locked/>
    <w:rsid w:val="00CC35BE"/>
    <w:rPr>
      <w:rFonts w:ascii="宋体" w:eastAsia="宋体" w:hAnsi="宋体"/>
      <w:sz w:val="28"/>
    </w:rPr>
  </w:style>
  <w:style w:type="paragraph" w:styleId="Date">
    <w:name w:val="Date"/>
    <w:basedOn w:val="Normal"/>
    <w:next w:val="Normal"/>
    <w:link w:val="DateChar"/>
    <w:uiPriority w:val="99"/>
    <w:rsid w:val="00CC35BE"/>
    <w:rPr>
      <w:rFonts w:ascii="宋体" w:hAnsi="宋体"/>
      <w:kern w:val="0"/>
      <w:sz w:val="28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5249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90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32</Words>
  <Characters>189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AutoBVT</cp:lastModifiedBy>
  <cp:revision>17</cp:revision>
  <dcterms:created xsi:type="dcterms:W3CDTF">2018-05-24T07:37:00Z</dcterms:created>
  <dcterms:modified xsi:type="dcterms:W3CDTF">2018-07-06T02:32:00Z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