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98C" w:rsidRDefault="005C498C" w:rsidP="00D41F82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9"/>
          <w:attr w:name="Year" w:val="2005"/>
        </w:smartTagPr>
        <w:r>
          <w:rPr>
            <w:rFonts w:ascii="方正黑体_GBK" w:eastAsia="方正黑体_GBK"/>
            <w:sz w:val="32"/>
            <w:szCs w:val="32"/>
          </w:rPr>
          <w:t>5-9-3</w:t>
        </w:r>
      </w:smartTag>
    </w:p>
    <w:p w:rsidR="005C498C" w:rsidRDefault="005C498C" w:rsidP="00D41F82">
      <w:pPr>
        <w:adjustRightInd w:val="0"/>
        <w:snapToGrid w:val="0"/>
        <w:spacing w:line="570" w:lineRule="exact"/>
        <w:rPr>
          <w:rFonts w:eastAsia="方正小标宋_GBK"/>
          <w:sz w:val="44"/>
          <w:szCs w:val="44"/>
        </w:rPr>
      </w:pPr>
    </w:p>
    <w:p w:rsidR="005C498C" w:rsidRDefault="005C498C" w:rsidP="00D41F82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5C498C" w:rsidRDefault="005C498C" w:rsidP="00D41F82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C498C" w:rsidRDefault="005C498C" w:rsidP="00D41F82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（我公司）于××年×月以划拨方式取得了位于×××的国有土地，面积为×××平方米，证号为×××。现我单位（我公司）的改制方案（兼并方案）已经上级主管部门批准，我单位×××（我公司）需办理该宗国有土地的补办出让手续。为此，现向贵局提出申请，请予审批。</w:t>
      </w: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5C498C" w:rsidRDefault="005C498C" w:rsidP="008A7E82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5C498C" w:rsidRDefault="005C498C" w:rsidP="00D41F82">
      <w:pPr>
        <w:spacing w:line="460" w:lineRule="exact"/>
        <w:rPr>
          <w:rFonts w:ascii="仿宋_GB2312" w:eastAsia="仿宋_GB2312" w:hAnsi="宋体"/>
          <w:sz w:val="32"/>
          <w:szCs w:val="32"/>
          <w:u w:val="single"/>
        </w:rPr>
      </w:pPr>
    </w:p>
    <w:p w:rsidR="005C498C" w:rsidRDefault="005C498C" w:rsidP="00D41F82"/>
    <w:p w:rsidR="005C498C" w:rsidRDefault="005C498C"/>
    <w:sectPr w:rsidR="005C498C" w:rsidSect="00E82E1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98C" w:rsidRDefault="005C498C">
      <w:r>
        <w:separator/>
      </w:r>
    </w:p>
  </w:endnote>
  <w:endnote w:type="continuationSeparator" w:id="0">
    <w:p w:rsidR="005C498C" w:rsidRDefault="005C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98C" w:rsidRDefault="005C498C">
    <w:pPr>
      <w:pStyle w:val="Footer"/>
      <w:jc w:val="center"/>
    </w:pPr>
    <w:fldSimple w:instr="PAGE   \* MERGEFORMAT">
      <w:r w:rsidRPr="008A7E82">
        <w:rPr>
          <w:noProof/>
          <w:lang w:val="zh-CN"/>
        </w:rPr>
        <w:t>1</w:t>
      </w:r>
    </w:fldSimple>
  </w:p>
  <w:p w:rsidR="005C498C" w:rsidRDefault="005C49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98C" w:rsidRDefault="005C498C">
      <w:r>
        <w:separator/>
      </w:r>
    </w:p>
  </w:footnote>
  <w:footnote w:type="continuationSeparator" w:id="0">
    <w:p w:rsidR="005C498C" w:rsidRDefault="005C49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140AB"/>
    <w:rsid w:val="00034F57"/>
    <w:rsid w:val="00151873"/>
    <w:rsid w:val="001707A2"/>
    <w:rsid w:val="00211A90"/>
    <w:rsid w:val="00216127"/>
    <w:rsid w:val="00226EFC"/>
    <w:rsid w:val="0027199B"/>
    <w:rsid w:val="003873E4"/>
    <w:rsid w:val="003973B0"/>
    <w:rsid w:val="003D1924"/>
    <w:rsid w:val="003F3E06"/>
    <w:rsid w:val="004668F0"/>
    <w:rsid w:val="005A437D"/>
    <w:rsid w:val="005B6CD5"/>
    <w:rsid w:val="005C33E6"/>
    <w:rsid w:val="005C498C"/>
    <w:rsid w:val="005F7CD7"/>
    <w:rsid w:val="006828F6"/>
    <w:rsid w:val="006B2028"/>
    <w:rsid w:val="007A377A"/>
    <w:rsid w:val="00895B1A"/>
    <w:rsid w:val="008A7E82"/>
    <w:rsid w:val="008C5F2D"/>
    <w:rsid w:val="00A0149F"/>
    <w:rsid w:val="00A1109A"/>
    <w:rsid w:val="00A64B6A"/>
    <w:rsid w:val="00AB39CA"/>
    <w:rsid w:val="00B31997"/>
    <w:rsid w:val="00BB7CFA"/>
    <w:rsid w:val="00BC4A54"/>
    <w:rsid w:val="00C025B6"/>
    <w:rsid w:val="00C95623"/>
    <w:rsid w:val="00D41F82"/>
    <w:rsid w:val="00DD77C5"/>
    <w:rsid w:val="00E82E15"/>
    <w:rsid w:val="00EA00E3"/>
    <w:rsid w:val="00F66D0A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F8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2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95623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E82E15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E82E15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35</Words>
  <Characters>205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11</cp:revision>
  <dcterms:created xsi:type="dcterms:W3CDTF">2018-05-24T07:37:00Z</dcterms:created>
  <dcterms:modified xsi:type="dcterms:W3CDTF">2018-09-11T09:07:00Z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