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F6A" w:rsidRDefault="00381F6A" w:rsidP="00267725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9"/>
          <w:attr w:name="Year" w:val="2005"/>
        </w:smartTagPr>
        <w:r>
          <w:rPr>
            <w:rFonts w:ascii="方正黑体_GBK" w:eastAsia="方正黑体_GBK"/>
            <w:sz w:val="32"/>
            <w:szCs w:val="32"/>
          </w:rPr>
          <w:t>5-9-6</w:t>
        </w:r>
      </w:smartTag>
    </w:p>
    <w:p w:rsidR="00381F6A" w:rsidRDefault="00381F6A" w:rsidP="00267725">
      <w:pPr>
        <w:adjustRightInd w:val="0"/>
        <w:snapToGrid w:val="0"/>
        <w:spacing w:line="570" w:lineRule="exact"/>
        <w:rPr>
          <w:rFonts w:eastAsia="方正小标宋_GBK"/>
          <w:sz w:val="44"/>
          <w:szCs w:val="44"/>
        </w:rPr>
      </w:pPr>
    </w:p>
    <w:p w:rsidR="00381F6A" w:rsidRDefault="00381F6A" w:rsidP="00267725">
      <w:pPr>
        <w:adjustRightInd w:val="0"/>
        <w:snapToGrid w:val="0"/>
        <w:spacing w:line="570" w:lineRule="exact"/>
        <w:jc w:val="center"/>
        <w:rPr>
          <w:rFonts w:eastAsia="方正小标宋_GBK"/>
          <w:sz w:val="44"/>
          <w:szCs w:val="44"/>
        </w:rPr>
      </w:pPr>
    </w:p>
    <w:p w:rsidR="00381F6A" w:rsidRDefault="00381F6A" w:rsidP="00267725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　请　书</w:t>
      </w:r>
    </w:p>
    <w:p w:rsidR="00381F6A" w:rsidRDefault="00381F6A" w:rsidP="0089447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381F6A" w:rsidRDefault="00381F6A" w:rsidP="00267725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×××市（县）国土资源局：</w:t>
      </w:r>
    </w:p>
    <w:p w:rsidR="00381F6A" w:rsidRDefault="00381F6A" w:rsidP="0089447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单位×××（本人×××）于××年×月以租赁方式向×××单位（×××个）承租了位于×××的国有划拨土地，并签订了租赁合同，面积为×××平方米，证号为×××。现向申请办理该宗国有划拨土地的租赁手续，请予审批。</w:t>
      </w:r>
    </w:p>
    <w:p w:rsidR="00381F6A" w:rsidRDefault="00381F6A" w:rsidP="0089447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381F6A" w:rsidRDefault="00381F6A" w:rsidP="0089447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381F6A" w:rsidRDefault="00381F6A" w:rsidP="0089447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>××××年××月××日</w:t>
      </w:r>
    </w:p>
    <w:p w:rsidR="00381F6A" w:rsidRDefault="00381F6A" w:rsidP="0089447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:rsidR="00381F6A" w:rsidRDefault="00381F6A" w:rsidP="00267725">
      <w:pPr>
        <w:spacing w:line="460" w:lineRule="exact"/>
        <w:rPr>
          <w:rFonts w:ascii="仿宋_GB2312" w:eastAsia="仿宋_GB2312" w:hAnsi="宋体"/>
          <w:sz w:val="32"/>
          <w:szCs w:val="32"/>
          <w:u w:val="single"/>
        </w:rPr>
      </w:pPr>
    </w:p>
    <w:p w:rsidR="00381F6A" w:rsidRDefault="00381F6A" w:rsidP="00267725"/>
    <w:p w:rsidR="00381F6A" w:rsidRDefault="00381F6A" w:rsidP="00267725"/>
    <w:p w:rsidR="00381F6A" w:rsidRDefault="00381F6A" w:rsidP="00267725"/>
    <w:p w:rsidR="00381F6A" w:rsidRDefault="00381F6A"/>
    <w:sectPr w:rsidR="00381F6A" w:rsidSect="0053532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6A" w:rsidRDefault="00381F6A">
      <w:r>
        <w:separator/>
      </w:r>
    </w:p>
  </w:endnote>
  <w:endnote w:type="continuationSeparator" w:id="0">
    <w:p w:rsidR="00381F6A" w:rsidRDefault="00381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6A" w:rsidRDefault="00381F6A">
    <w:pPr>
      <w:pStyle w:val="Footer"/>
      <w:jc w:val="center"/>
    </w:pPr>
    <w:fldSimple w:instr="PAGE   \* MERGEFORMAT">
      <w:r w:rsidRPr="00894472">
        <w:rPr>
          <w:noProof/>
          <w:lang w:val="zh-CN"/>
        </w:rPr>
        <w:t>1</w:t>
      </w:r>
    </w:fldSimple>
  </w:p>
  <w:p w:rsidR="00381F6A" w:rsidRDefault="00381F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6A" w:rsidRDefault="00381F6A">
      <w:r>
        <w:separator/>
      </w:r>
    </w:p>
  </w:footnote>
  <w:footnote w:type="continuationSeparator" w:id="0">
    <w:p w:rsidR="00381F6A" w:rsidRDefault="00381F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E05FD"/>
    <w:rsid w:val="00127BFE"/>
    <w:rsid w:val="00151873"/>
    <w:rsid w:val="0015725E"/>
    <w:rsid w:val="00163788"/>
    <w:rsid w:val="001808DC"/>
    <w:rsid w:val="001D2149"/>
    <w:rsid w:val="00223970"/>
    <w:rsid w:val="00267725"/>
    <w:rsid w:val="002A393E"/>
    <w:rsid w:val="002C0916"/>
    <w:rsid w:val="00300561"/>
    <w:rsid w:val="00381F6A"/>
    <w:rsid w:val="0053532F"/>
    <w:rsid w:val="005D5892"/>
    <w:rsid w:val="0067248E"/>
    <w:rsid w:val="00865DA7"/>
    <w:rsid w:val="00894472"/>
    <w:rsid w:val="009B3533"/>
    <w:rsid w:val="00A15125"/>
    <w:rsid w:val="00A413C5"/>
    <w:rsid w:val="00A503DF"/>
    <w:rsid w:val="00AE65B0"/>
    <w:rsid w:val="00B01898"/>
    <w:rsid w:val="00B31997"/>
    <w:rsid w:val="00BB40B6"/>
    <w:rsid w:val="00C71BDD"/>
    <w:rsid w:val="00CB543C"/>
    <w:rsid w:val="00D2482A"/>
    <w:rsid w:val="00D66150"/>
    <w:rsid w:val="00DD2081"/>
    <w:rsid w:val="00E37E93"/>
    <w:rsid w:val="00E4008D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72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5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05FD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53532F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53532F"/>
    <w:rPr>
      <w:rFonts w:ascii="方正小标宋简体" w:eastAsia="方正小标宋简体" w:hAnsi="Times New Roman"/>
      <w:sz w:val="44"/>
    </w:rPr>
  </w:style>
  <w:style w:type="paragraph" w:styleId="Header">
    <w:name w:val="header"/>
    <w:basedOn w:val="Normal"/>
    <w:link w:val="HeaderChar"/>
    <w:uiPriority w:val="99"/>
    <w:rsid w:val="00E40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008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32</Words>
  <Characters>187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10</cp:revision>
  <dcterms:created xsi:type="dcterms:W3CDTF">2018-05-24T07:37:00Z</dcterms:created>
  <dcterms:modified xsi:type="dcterms:W3CDTF">2018-09-11T09:44:00Z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