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15" w:rsidRDefault="00314115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4"/>
          <w:attr w:name="Year" w:val="2002"/>
        </w:smartTagPr>
        <w:r>
          <w:rPr>
            <w:rFonts w:ascii="方正黑体_GBK" w:eastAsia="方正黑体_GBK"/>
            <w:sz w:val="32"/>
            <w:szCs w:val="32"/>
          </w:rPr>
          <w:t>4-22-2</w:t>
        </w:r>
      </w:smartTag>
    </w:p>
    <w:p w:rsidR="00314115" w:rsidRDefault="00314115">
      <w:pPr>
        <w:spacing w:line="500" w:lineRule="exact"/>
        <w:jc w:val="center"/>
        <w:rPr>
          <w:rFonts w:ascii="方正小标宋_GBK" w:eastAsia="方正小标宋_GBK"/>
          <w:bCs/>
          <w:sz w:val="36"/>
          <w:szCs w:val="36"/>
          <w:shd w:val="clear" w:color="auto" w:fill="FFFFFF"/>
        </w:rPr>
      </w:pPr>
      <w:r w:rsidRPr="006A74CC">
        <w:rPr>
          <w:rFonts w:ascii="方正小标宋_GBK" w:eastAsia="方正小标宋_GBK" w:hint="eastAsia"/>
          <w:bCs/>
          <w:sz w:val="36"/>
          <w:szCs w:val="36"/>
          <w:shd w:val="clear" w:color="auto" w:fill="FFFFFF"/>
        </w:rPr>
        <w:t>划拨土地使用权和地上建筑物及附着物所有权转让</w:t>
      </w:r>
    </w:p>
    <w:p w:rsidR="00314115" w:rsidRPr="006A74CC" w:rsidRDefault="00314115">
      <w:pPr>
        <w:spacing w:line="500" w:lineRule="exact"/>
        <w:jc w:val="center"/>
        <w:rPr>
          <w:rFonts w:ascii="方正小标宋_GBK" w:eastAsia="方正小标宋_GBK"/>
          <w:bCs/>
          <w:sz w:val="36"/>
          <w:szCs w:val="36"/>
          <w:shd w:val="clear" w:color="auto" w:fill="FFFFFF"/>
        </w:rPr>
      </w:pPr>
      <w:r w:rsidRPr="006A74CC">
        <w:rPr>
          <w:rFonts w:ascii="方正小标宋_GBK" w:eastAsia="方正小标宋_GBK" w:hint="eastAsia"/>
          <w:bCs/>
          <w:sz w:val="36"/>
          <w:szCs w:val="36"/>
          <w:shd w:val="clear" w:color="auto" w:fill="FFFFFF"/>
        </w:rPr>
        <w:t>审批流程图</w:t>
      </w:r>
      <w:bookmarkStart w:id="0" w:name="_GoBack"/>
      <w:bookmarkEnd w:id="0"/>
    </w:p>
    <w:p w:rsidR="00314115" w:rsidRPr="006A74CC" w:rsidRDefault="00314115">
      <w:pPr>
        <w:spacing w:line="500" w:lineRule="exact"/>
        <w:jc w:val="center"/>
        <w:rPr>
          <w:rFonts w:ascii="仿宋_GB2312" w:eastAsia="仿宋_GB2312" w:hAnsi="宋体"/>
          <w:sz w:val="32"/>
          <w:szCs w:val="32"/>
        </w:rPr>
      </w:pPr>
      <w:r w:rsidRPr="006A74CC">
        <w:rPr>
          <w:rFonts w:ascii="仿宋_GB2312" w:eastAsia="仿宋_GB2312" w:hAnsi="宋体" w:hint="eastAsia"/>
          <w:sz w:val="32"/>
          <w:szCs w:val="32"/>
        </w:rPr>
        <w:t>（法定办结时限</w:t>
      </w:r>
      <w:r w:rsidRPr="006A74CC">
        <w:rPr>
          <w:rFonts w:ascii="仿宋_GB2312" w:eastAsia="仿宋_GB2312" w:hAnsi="宋体"/>
          <w:sz w:val="32"/>
          <w:szCs w:val="32"/>
        </w:rPr>
        <w:t>20</w:t>
      </w:r>
      <w:r w:rsidRPr="006A74CC">
        <w:rPr>
          <w:rFonts w:ascii="仿宋_GB2312" w:eastAsia="仿宋_GB2312" w:hAnsi="宋体" w:hint="eastAsia"/>
          <w:sz w:val="32"/>
          <w:szCs w:val="32"/>
        </w:rPr>
        <w:t>个工作日，承诺办结时限</w:t>
      </w:r>
      <w:r w:rsidRPr="006A74CC">
        <w:rPr>
          <w:rFonts w:ascii="仿宋_GB2312" w:eastAsia="仿宋_GB2312" w:hAnsi="宋体"/>
          <w:sz w:val="32"/>
          <w:szCs w:val="32"/>
        </w:rPr>
        <w:t>10</w:t>
      </w:r>
      <w:r w:rsidRPr="006A74CC">
        <w:rPr>
          <w:rFonts w:ascii="仿宋_GB2312" w:eastAsia="仿宋_GB2312" w:hAnsi="宋体" w:hint="eastAsia"/>
          <w:sz w:val="32"/>
          <w:szCs w:val="32"/>
        </w:rPr>
        <w:t>个工作日）</w: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9pt;margin-top:27.2pt;width:81pt;height:53.2pt;z-index:251665408" strokecolor="white">
            <v:textbox>
              <w:txbxContent>
                <w:p w:rsidR="00314115" w:rsidRDefault="00314115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72.45pt;margin-top:20.8pt;width:279pt;height:23.4pt;z-index:251642880">
            <v:textbox>
              <w:txbxContent>
                <w:p w:rsidR="00314115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28" style="position:absolute;left:0;text-align:left;z-index:251648000" from="208.9pt,12.9pt" to="208.9pt,36.3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-12pt;margin-top:3.8pt;width:1in;height:39pt;z-index:251664384" strokecolor="white" strokeweight="0">
            <v:stroke dashstyle="1 1" endcap="round"/>
            <v:textbox>
              <w:txbxContent>
                <w:p w:rsidR="00314115" w:rsidRDefault="00314115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30" style="position:absolute;left:0;text-align:left;flip:x;z-index:251667456" from="6pt,20.8pt" to="6.75pt,49.6pt">
            <v:stroke endarrow="block"/>
          </v:line>
        </w:pict>
      </w:r>
      <w:r>
        <w:rPr>
          <w:noProof/>
        </w:rPr>
        <w:pict>
          <v:line id="_x0000_s1031" style="position:absolute;left:0;text-align:left;z-index:251669504" from="414.85pt,19.4pt" to="414.85pt,58.4pt">
            <v:stroke endarrow="block"/>
          </v:line>
        </w:pict>
      </w:r>
      <w:r>
        <w:rPr>
          <w:noProof/>
        </w:rPr>
        <w:pict>
          <v:line id="_x0000_s1032" style="position:absolute;left:0;text-align:left;flip:x;z-index:251668480" from="351.9pt,19.35pt" to="414.9pt,19.35pt"/>
        </w:pict>
      </w:r>
      <w:r>
        <w:rPr>
          <w:noProof/>
        </w:rPr>
        <w:pict>
          <v:line id="_x0000_s1033" style="position:absolute;left:0;text-align:left;flip:x;z-index:251666432" from="6pt,19.35pt" to="69pt,19.35pt"/>
        </w:pict>
      </w:r>
      <w:r>
        <w:rPr>
          <w:noProof/>
        </w:rPr>
        <w:pict>
          <v:rect id="_x0000_s1034" style="position:absolute;left:0;text-align:left;margin-left:72.45pt;margin-top:5.2pt;width:279pt;height:31.2pt;z-index:251643904">
            <v:textbox>
              <w:txbxContent>
                <w:p w:rsidR="00314115" w:rsidRPr="006A74CC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审批大厅窗口经办人受理并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提出审查意见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6A74CC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35" style="position:absolute;left:0;text-align:left;margin-left:72.3pt;margin-top:30pt;width:279pt;height:23.4pt;z-index:251644928">
            <v:textbox>
              <w:txbxContent>
                <w:p w:rsidR="00314115" w:rsidRPr="00815893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土地审批部领导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审核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6A74CC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6" style="position:absolute;left:0;text-align:left;z-index:251649024" from="209.4pt,6.6pt" to="209.4pt,30pt">
            <v:stroke endarrow="block"/>
          </v:line>
        </w:pict>
      </w:r>
      <w:r>
        <w:rPr>
          <w:noProof/>
        </w:rPr>
        <w:pict>
          <v:shape id="_x0000_s1037" type="#_x0000_t202" style="position:absolute;left:0;text-align:left;margin-left:-26.1pt;margin-top:21pt;width:1in;height:74.7pt;z-index:251662336">
            <v:textbox>
              <w:txbxContent>
                <w:p w:rsidR="00314115" w:rsidRDefault="00314115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8" style="position:absolute;left:0;text-align:left;margin-left:376.35pt;margin-top:27.4pt;width:1in;height:72.5pt;z-index:251663360">
            <v:textbox>
              <w:txbxContent>
                <w:p w:rsidR="00314115" w:rsidRDefault="00314115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39" style="position:absolute;left:0;text-align:left;flip:x;z-index:251650048" from="207pt,18.6pt" to="207pt,49.8pt">
            <v:stroke endarrow="block"/>
          </v:line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40" style="position:absolute;left:0;text-align:left;margin-left:63pt;margin-top:18.6pt;width:4in;height:23.4pt;z-index:251652096">
            <v:textbox>
              <w:txbxContent>
                <w:p w:rsidR="00314115" w:rsidRPr="006A74CC" w:rsidRDefault="00314115">
                  <w:pPr>
                    <w:autoSpaceDE w:val="0"/>
                    <w:autoSpaceDN w:val="0"/>
                    <w:adjustRightInd w:val="0"/>
                    <w:spacing w:line="320" w:lineRule="exact"/>
                    <w:rPr>
                      <w:rFonts w:ascii="宋体" w:cs="宋体"/>
                      <w:kern w:val="0"/>
                      <w:szCs w:val="21"/>
                      <w:lang w:val="zh-CN"/>
                    </w:rPr>
                  </w:pP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土地审批部委托地价评估；地价初审、审定（评估期间挂起）。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51072" from="207pt,10.8pt" to="207pt,34.2pt">
            <v:stroke endarrow="block"/>
          </v:line>
        </w:pict>
      </w:r>
    </w:p>
    <w:p w:rsidR="00314115" w:rsidRDefault="00314115" w:rsidP="006A74CC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noProof/>
        </w:rPr>
        <w:pict>
          <v:rect id="_x0000_s1042" style="position:absolute;left:0;text-align:left;margin-left:135pt;margin-top:3pt;width:2in;height:23.4pt;z-index:251658240">
            <v:textbox style="mso-next-textbox:#_x0000_s1042">
              <w:txbxContent>
                <w:p w:rsidR="00314115" w:rsidRPr="006A74CC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 w:rsidRPr="006A74CC">
                    <w:rPr>
                      <w:rFonts w:ascii="宋体" w:hAnsi="宋体" w:cs="宋体" w:hint="eastAsia"/>
                      <w:spacing w:val="-12"/>
                      <w:kern w:val="0"/>
                      <w:szCs w:val="21"/>
                    </w:rPr>
                    <w:t>草拟供地方案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6A74CC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t xml:space="preserve"> </w: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43" style="position:absolute;left:0;text-align:left;z-index:251656192" from="207pt,7.7pt" to="207.5pt,35.85pt">
            <v:stroke endarrow="block"/>
          </v:line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44" style="position:absolute;left:0;text-align:left;margin-left:135pt;margin-top:7.7pt;width:153pt;height:23.4pt;z-index:251645952">
            <v:textbox>
              <w:txbxContent>
                <w:p w:rsidR="00314115" w:rsidRPr="006A74CC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FF0000"/>
                      <w:kern w:val="0"/>
                      <w:szCs w:val="21"/>
                      <w:lang w:val="zh-CN"/>
                    </w:rPr>
                  </w:pP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局业务会审议（限</w:t>
                  </w:r>
                  <w:r w:rsidRPr="006A74CC"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shape id="_x0000_s1045" type="#_x0000_t202" style="position:absolute;left:0;text-align:left;margin-left:3in;margin-top:7.7pt;width:81pt;height:23.4pt;z-index:251674624" strokeweight="0">
            <v:stroke dashstyle="1 1" endcap="round"/>
            <v:textbox>
              <w:txbxContent>
                <w:p w:rsidR="00314115" w:rsidRDefault="00314115" w:rsidP="006A74CC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会审审议通过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18pt;margin-top:-.1pt;width:81pt;height:23.4pt;z-index:251673600" strokeweight="0">
            <v:stroke dashstyle="1 1" endcap="round"/>
            <v:textbox>
              <w:txbxContent>
                <w:p w:rsidR="00314115" w:rsidRDefault="00314115" w:rsidP="00622F93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会审审议不通过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7" style="position:absolute;left:0;text-align:left;z-index:251659264" from="207pt,-.1pt" to="207pt,38.9pt">
            <v:stroke endarrow="block"/>
          </v:line>
        </w:pict>
      </w:r>
      <w:r>
        <w:rPr>
          <w:noProof/>
        </w:rPr>
        <w:pict>
          <v:line id="_x0000_s1048" style="position:absolute;left:0;text-align:left;z-index:251671552" from="0,23.3pt" to="0,62.3pt">
            <v:stroke endarrow="block"/>
          </v:line>
        </w:pict>
      </w:r>
      <w:r>
        <w:rPr>
          <w:noProof/>
        </w:rPr>
        <w:pict>
          <v:line id="_x0000_s1049" style="position:absolute;left:0;text-align:left;flip:x;z-index:251670528" from="0,23.3pt" to="205.45pt,23.3pt"/>
        </w:pict>
      </w:r>
      <w:r>
        <w:rPr>
          <w:noProof/>
        </w:rPr>
        <w:t xml:space="preserve"> </w: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50" style="position:absolute;left:0;text-align:left;margin-left:1in;margin-top:7.7pt;width:279pt;height:23.4pt;z-index:251660288">
            <v:textbox>
              <w:txbxContent>
                <w:p w:rsidR="00314115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审批办主任、局长审签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</w:t>
                  </w:r>
                  <w:r w:rsidRPr="006A74CC">
                    <w:rPr>
                      <w:rFonts w:ascii="宋体" w:hAnsi="宋体" w:cs="宋体" w:hint="eastAsia"/>
                      <w:kern w:val="0"/>
                      <w:szCs w:val="21"/>
                    </w:rPr>
                    <w:t>）局领导审签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shape id="_x0000_s1051" type="#_x0000_t202" style="position:absolute;left:0;text-align:left;margin-left:-36pt;margin-top:7.7pt;width:1in;height:36.55pt;z-index:251672576" strokeweight="0">
            <v:stroke dashstyle="1 1" endcap="round"/>
            <v:textbox>
              <w:txbxContent>
                <w:p w:rsidR="00314115" w:rsidRDefault="00314115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52" style="position:absolute;left:0;text-align:left;z-index:251661312" from="208.9pt,5.05pt" to="208.9pt,28.45pt">
            <v:stroke endarrow="block"/>
          </v:line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53" style="position:absolute;left:0;text-align:left;flip:x;z-index:251653120" from="207pt,23.3pt" to="207pt,53.65pt">
            <v:stroke endarrow="block"/>
          </v:line>
        </w:pict>
      </w:r>
      <w:r>
        <w:rPr>
          <w:noProof/>
        </w:rPr>
        <w:pict>
          <v:rect id="_x0000_s1054" style="position:absolute;left:0;text-align:left;margin-left:79.25pt;margin-top:.65pt;width:279pt;height:23.4pt;z-index:251657216">
            <v:textbox>
              <w:txbxContent>
                <w:p w:rsidR="00314115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报市人民政府审批、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出让方案公示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10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天（期间挂起）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55" style="position:absolute;left:0;text-align:left;margin-left:36pt;margin-top:23.3pt;width:5in;height:31.2pt;z-index:251654144">
            <v:textbox>
              <w:txbxContent>
                <w:p w:rsidR="00314115" w:rsidRDefault="00314115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草拟出让合</w:t>
                  </w:r>
                  <w:r w:rsidRPr="006A74CC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同（限</w:t>
                  </w:r>
                  <w:r w:rsidRPr="006A74CC">
                    <w:rPr>
                      <w:rFonts w:ascii="宋体" w:hAnsi="宋体" w:cs="宋体"/>
                      <w:spacing w:val="-14"/>
                      <w:kern w:val="0"/>
                      <w:szCs w:val="21"/>
                    </w:rPr>
                    <w:t>2</w:t>
                  </w:r>
                  <w:r w:rsidRPr="006A74CC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；用地单位交款，同时制作用地红线图及宗地图（期间挂起）。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line id="_x0000_s1056" style="position:absolute;left:0;text-align:left;z-index:251655168" from="207pt,23.3pt" to="207pt,54.5pt">
            <v:stroke endarrow="block"/>
          </v:line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57" style="position:absolute;left:0;text-align:left;margin-left:63pt;margin-top:23.3pt;width:297pt;height:31.2pt;z-index:251646976">
            <v:textbox>
              <w:txbxContent>
                <w:p w:rsidR="00314115" w:rsidRDefault="00314115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、建设用地批准书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用地红线图；（限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Calibri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</w:p>
    <w:p w:rsidR="00314115" w:rsidRDefault="00314115">
      <w:pPr>
        <w:rPr>
          <w:sz w:val="32"/>
          <w:szCs w:val="32"/>
        </w:rPr>
      </w:pPr>
      <w:r>
        <w:rPr>
          <w:noProof/>
        </w:rPr>
        <w:pict>
          <v:rect id="_x0000_s1058" style="position:absolute;left:0;text-align:left;margin-left:69pt;margin-top:45.6pt;width:279pt;height:26.6pt;z-index:251640832">
            <v:textbox>
              <w:txbxContent>
                <w:p w:rsidR="00314115" w:rsidRDefault="00314115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9" style="position:absolute;left:0;text-align:left;z-index:251641856" from="207.65pt,20.3pt" to="207.65pt,45.6pt">
            <v:stroke endarrow="block"/>
          </v:line>
        </w:pict>
      </w:r>
    </w:p>
    <w:p w:rsidR="00314115" w:rsidRDefault="00314115"/>
    <w:sectPr w:rsidR="00314115" w:rsidSect="00C73D1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115" w:rsidRDefault="00314115">
      <w:r>
        <w:separator/>
      </w:r>
    </w:p>
  </w:endnote>
  <w:endnote w:type="continuationSeparator" w:id="0">
    <w:p w:rsidR="00314115" w:rsidRDefault="00314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15" w:rsidRDefault="00314115">
    <w:pPr>
      <w:pStyle w:val="Footer"/>
      <w:jc w:val="center"/>
    </w:pPr>
    <w:fldSimple w:instr="PAGE   \* MERGEFORMAT">
      <w:r w:rsidRPr="006A74CC">
        <w:rPr>
          <w:noProof/>
          <w:lang w:val="zh-CN"/>
        </w:rPr>
        <w:t>1</w:t>
      </w:r>
    </w:fldSimple>
  </w:p>
  <w:p w:rsidR="00314115" w:rsidRDefault="003141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115" w:rsidRDefault="00314115">
      <w:r>
        <w:separator/>
      </w:r>
    </w:p>
  </w:footnote>
  <w:footnote w:type="continuationSeparator" w:id="0">
    <w:p w:rsidR="00314115" w:rsidRDefault="003141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23CDB"/>
    <w:rsid w:val="00034F57"/>
    <w:rsid w:val="000D61DB"/>
    <w:rsid w:val="00101D24"/>
    <w:rsid w:val="00106129"/>
    <w:rsid w:val="00151873"/>
    <w:rsid w:val="0019440D"/>
    <w:rsid w:val="001D5E59"/>
    <w:rsid w:val="001E2E76"/>
    <w:rsid w:val="002237BD"/>
    <w:rsid w:val="002644B8"/>
    <w:rsid w:val="002D50F7"/>
    <w:rsid w:val="00314115"/>
    <w:rsid w:val="00341103"/>
    <w:rsid w:val="00355087"/>
    <w:rsid w:val="003973B0"/>
    <w:rsid w:val="00622F93"/>
    <w:rsid w:val="006A74CC"/>
    <w:rsid w:val="00717609"/>
    <w:rsid w:val="00787FFB"/>
    <w:rsid w:val="00815893"/>
    <w:rsid w:val="008261E7"/>
    <w:rsid w:val="008A4AF5"/>
    <w:rsid w:val="008D392D"/>
    <w:rsid w:val="008F2ED8"/>
    <w:rsid w:val="009361BD"/>
    <w:rsid w:val="00A0149F"/>
    <w:rsid w:val="00A20DC3"/>
    <w:rsid w:val="00A961CE"/>
    <w:rsid w:val="00AE22DE"/>
    <w:rsid w:val="00B31997"/>
    <w:rsid w:val="00B640B6"/>
    <w:rsid w:val="00BB7CFA"/>
    <w:rsid w:val="00BC4A54"/>
    <w:rsid w:val="00C31A96"/>
    <w:rsid w:val="00C73D12"/>
    <w:rsid w:val="00CE53C0"/>
    <w:rsid w:val="00E34E81"/>
    <w:rsid w:val="00E96FED"/>
    <w:rsid w:val="00EA0124"/>
    <w:rsid w:val="00F0468B"/>
    <w:rsid w:val="00F22C06"/>
    <w:rsid w:val="00F95B15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D1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73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1D24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C73D12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C73D12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18</Words>
  <Characters>103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11</cp:revision>
  <dcterms:created xsi:type="dcterms:W3CDTF">2018-05-24T07:37:00Z</dcterms:created>
  <dcterms:modified xsi:type="dcterms:W3CDTF">2018-09-11T08:50:00Z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