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0DE" w:rsidRDefault="00B700DE" w:rsidP="00195FDE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5-22-2</w:t>
      </w:r>
    </w:p>
    <w:p w:rsidR="00B700DE" w:rsidRDefault="00B700DE" w:rsidP="00195FDE">
      <w:pPr>
        <w:adjustRightInd w:val="0"/>
        <w:snapToGrid w:val="0"/>
        <w:spacing w:line="570" w:lineRule="exact"/>
        <w:rPr>
          <w:rFonts w:eastAsia="方正小标宋_GBK"/>
          <w:sz w:val="44"/>
          <w:szCs w:val="44"/>
        </w:rPr>
      </w:pPr>
    </w:p>
    <w:p w:rsidR="00B700DE" w:rsidRDefault="00B700DE" w:rsidP="00195FDE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B700DE" w:rsidRDefault="00B700DE" w:rsidP="00195FDE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　请　书</w:t>
      </w:r>
    </w:p>
    <w:p w:rsidR="00B700DE" w:rsidRDefault="00B700DE" w:rsidP="009F0F3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B700DE" w:rsidRDefault="00B700DE" w:rsidP="00195FDE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B700DE" w:rsidRDefault="00B700DE" w:rsidP="009F0F3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×××（本人×××）于×××以划拨方式取得了位于×××的国有土地，面积为×××平方米，证号为×××。因×××需要，我单位×××（本人×××）需办理该宗国有土地的补办出让手续。为此，现向贵局提出申请，请予审批。</w:t>
      </w:r>
    </w:p>
    <w:p w:rsidR="00B700DE" w:rsidRDefault="00B700DE" w:rsidP="009F0F3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B700DE" w:rsidRDefault="00B700DE" w:rsidP="009F0F3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B700DE" w:rsidRDefault="00B700DE" w:rsidP="009F0F3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B700DE" w:rsidRDefault="00B700DE" w:rsidP="009F0F3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B700DE" w:rsidRDefault="00B700DE" w:rsidP="00195FDE">
      <w:pPr>
        <w:spacing w:line="460" w:lineRule="exact"/>
        <w:rPr>
          <w:rFonts w:ascii="仿宋_GB2312" w:eastAsia="仿宋_GB2312" w:hAnsi="宋体"/>
          <w:sz w:val="32"/>
          <w:szCs w:val="32"/>
          <w:u w:val="single"/>
        </w:rPr>
      </w:pPr>
    </w:p>
    <w:p w:rsidR="00B700DE" w:rsidRDefault="00B700DE" w:rsidP="00195FDE"/>
    <w:p w:rsidR="00B700DE" w:rsidRDefault="00B700DE"/>
    <w:sectPr w:rsidR="00B700DE" w:rsidSect="00C73D1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0DE" w:rsidRDefault="00B700DE">
      <w:r>
        <w:separator/>
      </w:r>
    </w:p>
  </w:endnote>
  <w:endnote w:type="continuationSeparator" w:id="0">
    <w:p w:rsidR="00B700DE" w:rsidRDefault="00B70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0DE" w:rsidRDefault="00B700DE">
    <w:pPr>
      <w:pStyle w:val="Footer"/>
      <w:jc w:val="center"/>
    </w:pPr>
    <w:fldSimple w:instr="PAGE   \* MERGEFORMAT">
      <w:r w:rsidRPr="009F0F32">
        <w:rPr>
          <w:noProof/>
          <w:lang w:val="zh-CN"/>
        </w:rPr>
        <w:t>1</w:t>
      </w:r>
    </w:fldSimple>
  </w:p>
  <w:p w:rsidR="00B700DE" w:rsidRDefault="00B700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0DE" w:rsidRDefault="00B700DE">
      <w:r>
        <w:separator/>
      </w:r>
    </w:p>
  </w:footnote>
  <w:footnote w:type="continuationSeparator" w:id="0">
    <w:p w:rsidR="00B700DE" w:rsidRDefault="00B700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02BB0"/>
    <w:rsid w:val="00034F57"/>
    <w:rsid w:val="000A762C"/>
    <w:rsid w:val="00151873"/>
    <w:rsid w:val="00195FDE"/>
    <w:rsid w:val="0019793B"/>
    <w:rsid w:val="002644B8"/>
    <w:rsid w:val="003973B0"/>
    <w:rsid w:val="004337BB"/>
    <w:rsid w:val="004555F3"/>
    <w:rsid w:val="00985DC9"/>
    <w:rsid w:val="009C43F3"/>
    <w:rsid w:val="009F0F32"/>
    <w:rsid w:val="00A0149F"/>
    <w:rsid w:val="00A20DC3"/>
    <w:rsid w:val="00A961CE"/>
    <w:rsid w:val="00AC2080"/>
    <w:rsid w:val="00B31997"/>
    <w:rsid w:val="00B700DE"/>
    <w:rsid w:val="00BB7CFA"/>
    <w:rsid w:val="00BC4A54"/>
    <w:rsid w:val="00C73D12"/>
    <w:rsid w:val="00D1538F"/>
    <w:rsid w:val="00F04F7C"/>
    <w:rsid w:val="00F149E6"/>
    <w:rsid w:val="00F30923"/>
    <w:rsid w:val="00F95B15"/>
    <w:rsid w:val="00FD0E2F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FD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73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762C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C73D12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C73D12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77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</Words>
  <Characters>189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AutoBVT</cp:lastModifiedBy>
  <cp:revision>9</cp:revision>
  <dcterms:created xsi:type="dcterms:W3CDTF">2018-05-24T07:37:00Z</dcterms:created>
  <dcterms:modified xsi:type="dcterms:W3CDTF">2018-07-06T02:32:00Z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