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6A6" w:rsidRDefault="005176A6" w:rsidP="00EC3D35">
      <w:pPr>
        <w:pStyle w:val="a"/>
        <w:jc w:val="both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9"/>
          <w:attr w:name="Year" w:val="2005"/>
        </w:smartTagPr>
        <w:r>
          <w:rPr>
            <w:rFonts w:ascii="方正黑体_GBK" w:eastAsia="方正黑体_GBK"/>
            <w:sz w:val="32"/>
            <w:szCs w:val="32"/>
          </w:rPr>
          <w:t>5-9-4</w:t>
        </w:r>
      </w:smartTag>
    </w:p>
    <w:p w:rsidR="005176A6" w:rsidRDefault="005176A6" w:rsidP="00EC3D35">
      <w:pPr>
        <w:adjustRightInd w:val="0"/>
        <w:snapToGrid w:val="0"/>
        <w:spacing w:line="570" w:lineRule="exact"/>
        <w:rPr>
          <w:rFonts w:eastAsia="方正小标宋_GBK"/>
          <w:sz w:val="44"/>
          <w:szCs w:val="44"/>
        </w:rPr>
      </w:pPr>
    </w:p>
    <w:p w:rsidR="005176A6" w:rsidRDefault="005176A6" w:rsidP="00EC3D35">
      <w:pPr>
        <w:adjustRightInd w:val="0"/>
        <w:snapToGrid w:val="0"/>
        <w:spacing w:line="570" w:lineRule="exact"/>
        <w:jc w:val="center"/>
        <w:rPr>
          <w:rFonts w:eastAsia="方正小标宋_GBK"/>
          <w:sz w:val="44"/>
          <w:szCs w:val="44"/>
        </w:rPr>
      </w:pPr>
    </w:p>
    <w:p w:rsidR="005176A6" w:rsidRDefault="005176A6" w:rsidP="00EC3D35">
      <w:pPr>
        <w:adjustRightInd w:val="0"/>
        <w:snapToGrid w:val="0"/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申　请　书</w:t>
      </w:r>
    </w:p>
    <w:p w:rsidR="005176A6" w:rsidRDefault="005176A6" w:rsidP="00E165A7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5176A6" w:rsidRDefault="005176A6" w:rsidP="00EC3D35">
      <w:pPr>
        <w:adjustRightInd w:val="0"/>
        <w:snapToGrid w:val="0"/>
        <w:spacing w:line="57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×××市（县）国土资源局：</w:t>
      </w:r>
    </w:p>
    <w:p w:rsidR="005176A6" w:rsidRDefault="005176A6" w:rsidP="00E165A7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经×××法院×××《裁定书》的裁定，我单位×××（本人×××）于××年×月取得了位于×××的国有划拨土地，面积为×××平方米，证号为×××。现根据×××法院的×××《协助执行通知书》要求，请你局予以办理该宗国有划拨土地的司法处置转让手续，请予审批。</w:t>
      </w:r>
    </w:p>
    <w:p w:rsidR="005176A6" w:rsidRDefault="005176A6" w:rsidP="00E165A7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5176A6" w:rsidRDefault="005176A6" w:rsidP="00E165A7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5176A6" w:rsidRDefault="005176A6" w:rsidP="00E165A7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</w:t>
      </w:r>
      <w:r>
        <w:rPr>
          <w:rFonts w:ascii="仿宋" w:eastAsia="仿宋" w:hAnsi="仿宋" w:hint="eastAsia"/>
          <w:sz w:val="32"/>
          <w:szCs w:val="32"/>
        </w:rPr>
        <w:t>××××年××月××日</w:t>
      </w:r>
    </w:p>
    <w:p w:rsidR="005176A6" w:rsidRDefault="005176A6" w:rsidP="00E165A7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        </w:t>
      </w:r>
      <w:r>
        <w:rPr>
          <w:rFonts w:ascii="仿宋" w:eastAsia="仿宋" w:hAnsi="仿宋" w:hint="eastAsia"/>
          <w:sz w:val="32"/>
          <w:szCs w:val="32"/>
        </w:rPr>
        <w:t>（盖章）</w:t>
      </w:r>
    </w:p>
    <w:p w:rsidR="005176A6" w:rsidRDefault="005176A6" w:rsidP="00EC3D35">
      <w:pPr>
        <w:spacing w:line="460" w:lineRule="exact"/>
        <w:rPr>
          <w:rFonts w:ascii="仿宋_GB2312" w:eastAsia="仿宋_GB2312" w:hAnsi="宋体"/>
          <w:sz w:val="32"/>
          <w:szCs w:val="32"/>
          <w:u w:val="single"/>
        </w:rPr>
      </w:pPr>
    </w:p>
    <w:p w:rsidR="005176A6" w:rsidRDefault="005176A6" w:rsidP="00EC3D35"/>
    <w:p w:rsidR="005176A6" w:rsidRDefault="005176A6"/>
    <w:sectPr w:rsidR="005176A6" w:rsidSect="0042457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6A6" w:rsidRDefault="005176A6">
      <w:r>
        <w:separator/>
      </w:r>
    </w:p>
  </w:endnote>
  <w:endnote w:type="continuationSeparator" w:id="0">
    <w:p w:rsidR="005176A6" w:rsidRDefault="00517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黑体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6A6" w:rsidRDefault="005176A6">
    <w:pPr>
      <w:pStyle w:val="Footer"/>
      <w:jc w:val="center"/>
    </w:pPr>
    <w:fldSimple w:instr="PAGE   \* MERGEFORMAT">
      <w:r w:rsidRPr="00E165A7">
        <w:rPr>
          <w:noProof/>
          <w:lang w:val="zh-CN"/>
        </w:rPr>
        <w:t>1</w:t>
      </w:r>
    </w:fldSimple>
  </w:p>
  <w:p w:rsidR="005176A6" w:rsidRDefault="005176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6A6" w:rsidRDefault="005176A6">
      <w:r>
        <w:separator/>
      </w:r>
    </w:p>
  </w:footnote>
  <w:footnote w:type="continuationSeparator" w:id="0">
    <w:p w:rsidR="005176A6" w:rsidRDefault="005176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997"/>
    <w:rsid w:val="00034F57"/>
    <w:rsid w:val="00151873"/>
    <w:rsid w:val="00177AAA"/>
    <w:rsid w:val="00216FE9"/>
    <w:rsid w:val="002550C5"/>
    <w:rsid w:val="003973B0"/>
    <w:rsid w:val="00404C52"/>
    <w:rsid w:val="00424577"/>
    <w:rsid w:val="005176A6"/>
    <w:rsid w:val="00555A2F"/>
    <w:rsid w:val="00725291"/>
    <w:rsid w:val="007537DF"/>
    <w:rsid w:val="007B6006"/>
    <w:rsid w:val="007C2555"/>
    <w:rsid w:val="007C491D"/>
    <w:rsid w:val="008523B4"/>
    <w:rsid w:val="008F57ED"/>
    <w:rsid w:val="00A0149F"/>
    <w:rsid w:val="00A07D23"/>
    <w:rsid w:val="00A16405"/>
    <w:rsid w:val="00AB2140"/>
    <w:rsid w:val="00AE5E03"/>
    <w:rsid w:val="00AF7639"/>
    <w:rsid w:val="00B31997"/>
    <w:rsid w:val="00B60F8C"/>
    <w:rsid w:val="00BB7CFA"/>
    <w:rsid w:val="00BC4A54"/>
    <w:rsid w:val="00BE456E"/>
    <w:rsid w:val="00C2486F"/>
    <w:rsid w:val="00D14807"/>
    <w:rsid w:val="00E165A7"/>
    <w:rsid w:val="00E9650E"/>
    <w:rsid w:val="00EC3D35"/>
    <w:rsid w:val="323D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D3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24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6FE9"/>
    <w:rPr>
      <w:rFonts w:ascii="Times New Roman" w:hAnsi="Times New Roman"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424577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424577"/>
    <w:rPr>
      <w:rFonts w:ascii="方正小标宋简体" w:eastAsia="方正小标宋简体" w:hAnsi="Times New Roman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455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35</Words>
  <Characters>203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贺佩琳</dc:creator>
  <cp:keywords/>
  <dc:description/>
  <cp:lastModifiedBy>陆盈</cp:lastModifiedBy>
  <cp:revision>10</cp:revision>
  <dcterms:created xsi:type="dcterms:W3CDTF">2018-05-24T07:37:00Z</dcterms:created>
  <dcterms:modified xsi:type="dcterms:W3CDTF">2018-09-11T09:23:00Z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