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91F" w:rsidRPr="008547F8" w:rsidRDefault="0073391F" w:rsidP="002A46EC">
      <w:pPr>
        <w:spacing w:line="560" w:lineRule="exact"/>
        <w:rPr>
          <w:rFonts w:ascii="方正小标宋_GBK" w:eastAsia="方正小标宋_GBK"/>
          <w:sz w:val="32"/>
          <w:szCs w:val="32"/>
        </w:rPr>
      </w:pPr>
      <w:r w:rsidRPr="008547F8">
        <w:rPr>
          <w:rFonts w:ascii="方正小标宋_GBK" w:eastAsia="方正小标宋_GBK" w:hint="eastAsia"/>
          <w:sz w:val="32"/>
          <w:szCs w:val="32"/>
        </w:rPr>
        <w:t>附件</w:t>
      </w:r>
      <w:r w:rsidRPr="008547F8">
        <w:rPr>
          <w:rFonts w:ascii="方正小标宋_GBK" w:eastAsia="方正小标宋_GBK"/>
          <w:sz w:val="32"/>
          <w:szCs w:val="32"/>
        </w:rPr>
        <w:t>4-</w:t>
      </w:r>
      <w:r>
        <w:rPr>
          <w:rFonts w:ascii="方正小标宋_GBK" w:eastAsia="方正小标宋_GBK"/>
          <w:sz w:val="32"/>
          <w:szCs w:val="32"/>
        </w:rPr>
        <w:t>12</w:t>
      </w:r>
    </w:p>
    <w:p w:rsidR="0073391F" w:rsidRPr="0023468D" w:rsidRDefault="0073391F" w:rsidP="00C5078E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 w:rsidRPr="0023468D">
        <w:rPr>
          <w:rFonts w:ascii="方正小标宋_GBK" w:eastAsia="方正小标宋_GBK" w:hint="eastAsia"/>
          <w:sz w:val="44"/>
          <w:szCs w:val="44"/>
        </w:rPr>
        <w:t>乡（镇）村公共设施、公益事业使用集体建设用地审批流程图</w:t>
      </w:r>
    </w:p>
    <w:p w:rsidR="0073391F" w:rsidRPr="0023468D" w:rsidRDefault="0073391F" w:rsidP="00C5078E">
      <w:pPr>
        <w:spacing w:line="420" w:lineRule="exact"/>
        <w:jc w:val="center"/>
        <w:rPr>
          <w:rFonts w:ascii="方正楷体_GBK" w:eastAsia="方正楷体_GBK" w:hAnsi="宋体"/>
          <w:sz w:val="28"/>
          <w:szCs w:val="28"/>
        </w:rPr>
      </w:pPr>
      <w:r w:rsidRPr="0023468D">
        <w:rPr>
          <w:rFonts w:ascii="方正楷体_GBK" w:eastAsia="方正楷体_GBK" w:hAnsi="宋体" w:hint="eastAsia"/>
          <w:sz w:val="28"/>
          <w:szCs w:val="28"/>
        </w:rPr>
        <w:t>（法定办结时限</w:t>
      </w:r>
      <w:r w:rsidRPr="0023468D">
        <w:rPr>
          <w:rFonts w:ascii="方正楷体_GBK" w:eastAsia="方正楷体_GBK" w:hAnsi="宋体"/>
          <w:sz w:val="28"/>
          <w:szCs w:val="28"/>
        </w:rPr>
        <w:t>20</w:t>
      </w:r>
      <w:r w:rsidRPr="0023468D">
        <w:rPr>
          <w:rFonts w:ascii="方正楷体_GBK" w:eastAsia="方正楷体_GBK" w:hAnsi="宋体" w:hint="eastAsia"/>
          <w:sz w:val="28"/>
          <w:szCs w:val="28"/>
        </w:rPr>
        <w:t>日，承诺办结时限</w:t>
      </w:r>
      <w:r w:rsidRPr="0023468D">
        <w:rPr>
          <w:rFonts w:ascii="方正楷体_GBK" w:eastAsia="方正楷体_GBK" w:hAnsi="宋体"/>
          <w:sz w:val="28"/>
          <w:szCs w:val="28"/>
        </w:rPr>
        <w:t>10</w:t>
      </w:r>
      <w:r w:rsidRPr="0023468D">
        <w:rPr>
          <w:rFonts w:ascii="方正楷体_GBK" w:eastAsia="方正楷体_GBK" w:hAnsi="宋体" w:hint="eastAsia"/>
          <w:sz w:val="28"/>
          <w:szCs w:val="28"/>
        </w:rPr>
        <w:t>日）</w:t>
      </w:r>
    </w:p>
    <w:p w:rsidR="0073391F" w:rsidRPr="0023468D" w:rsidRDefault="0073391F" w:rsidP="00C5078E"/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67" o:spid="_x0000_s1026" type="#_x0000_t202" style="position:absolute;left:0;text-align:left;margin-left:342pt;margin-top:12.75pt;width:81pt;height:46.8pt;z-index:251663872;visibility:visible" strokecolor="white">
            <v:textbox>
              <w:txbxContent>
                <w:p w:rsidR="0073391F" w:rsidRPr="008C3908" w:rsidRDefault="0073391F" w:rsidP="00C5078E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申请材料不齐全、不符合法定形式的</w:t>
                  </w:r>
                </w:p>
              </w:txbxContent>
            </v:textbox>
          </v:shape>
        </w:pict>
      </w:r>
      <w:r>
        <w:rPr>
          <w:noProof/>
        </w:rPr>
        <w:pict>
          <v:line id="直接连接符 166" o:spid="_x0000_s1027" style="position:absolute;left:0;text-align:left;z-index:251648512;visibility:visible" from="189.6pt,30.2pt" to="189.65pt,53.6pt">
            <v:stroke endarrow="block"/>
          </v:line>
        </w:pict>
      </w:r>
      <w:r>
        <w:rPr>
          <w:noProof/>
        </w:rPr>
        <w:pict>
          <v:rect id="矩形 165" o:spid="_x0000_s1028" style="position:absolute;left:0;text-align:left;margin-left:54.6pt;margin-top:6.8pt;width:279pt;height:23.4pt;z-index:251645440;visibility:visible">
            <v:textbox>
              <w:txbxContent>
                <w:p w:rsidR="0073391F" w:rsidRPr="008C3908" w:rsidRDefault="0073391F" w:rsidP="00C507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</w:p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shape id="文本框 164" o:spid="_x0000_s1029" type="#_x0000_t202" style="position:absolute;left:0;text-align:left;margin-left:-27pt;margin-top:4.95pt;width:1in;height:32.75pt;z-index:251662848;visibility:visible" strokecolor="white" strokeweight="0">
            <v:stroke dashstyle="1 1" endcap="round"/>
            <v:textbox>
              <w:txbxContent>
                <w:p w:rsidR="0073391F" w:rsidRPr="008C3908" w:rsidRDefault="0073391F" w:rsidP="00C5078E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不属于本局职权范围</w:t>
                  </w:r>
                  <w:r w:rsidRPr="008C3908"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rect id="矩形 163" o:spid="_x0000_s1030" style="position:absolute;left:0;text-align:left;margin-left:54.6pt;margin-top:22.4pt;width:278.4pt;height:31.2pt;z-index:251646464;visibility:visible">
            <v:textbox>
              <w:txbxContent>
                <w:p w:rsidR="0073391F" w:rsidRPr="008C3908" w:rsidRDefault="0073391F" w:rsidP="00C507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服务窗口对申请审核作出处理意见（限当</w:t>
                  </w:r>
                  <w:r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  <w:t>1</w:t>
                  </w: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62" o:spid="_x0000_s1031" style="position:absolute;left:0;text-align:left;z-index:251649536;visibility:visible" from="189.75pt,22.4pt" to="189.8pt,45.8pt">
            <v:stroke endarrow="block"/>
          </v:line>
        </w:pict>
      </w:r>
      <w:r>
        <w:rPr>
          <w:noProof/>
        </w:rPr>
        <w:pict>
          <v:line id="直接连接符 161" o:spid="_x0000_s1032" style="position:absolute;left:0;text-align:left;flip:y;z-index:251666944;visibility:visible;mso-wrap-distance-top:-6e-5mm;mso-wrap-distance-bottom:-6e-5mm" from="333pt,3.4pt" to="381.55pt,3.4pt"/>
        </w:pict>
      </w:r>
      <w:r>
        <w:rPr>
          <w:noProof/>
        </w:rPr>
        <w:pict>
          <v:line id="直接连接符 160" o:spid="_x0000_s1033" style="position:absolute;left:0;text-align:left;z-index:251667968;visibility:visible;mso-wrap-distance-left:3.17494mm;mso-wrap-distance-right:3.17494mm" from="381.55pt,3.4pt" to="381.55pt,50.2pt">
            <v:stroke endarrow="block"/>
          </v:line>
        </w:pict>
      </w:r>
      <w:r>
        <w:rPr>
          <w:noProof/>
        </w:rPr>
        <w:pict>
          <v:line id="直接连接符 159" o:spid="_x0000_s1034" style="position:absolute;left:0;text-align:left;z-index:251665920;visibility:visible" from="-9pt,11.2pt" to="-8.95pt,50.2pt">
            <v:stroke endarrow="block"/>
          </v:line>
        </w:pict>
      </w:r>
      <w:r>
        <w:rPr>
          <w:noProof/>
        </w:rPr>
        <w:pict>
          <v:line id="直接连接符 158" o:spid="_x0000_s1035" style="position:absolute;left:0;text-align:left;flip:x;z-index:251664896;visibility:visible;mso-wrap-distance-top:-6e-5mm;mso-wrap-distance-bottom:-6e-5mm" from="-9pt,11.2pt" to="54pt,11.2pt"/>
        </w:pict>
      </w:r>
    </w:p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57" o:spid="_x0000_s1036" style="position:absolute;left:0;text-align:left;margin-left:51.75pt;margin-top:19pt;width:279pt;height:27.2pt;z-index:251658752;visibility:visible">
            <v:textbox>
              <w:txbxContent>
                <w:p w:rsidR="0073391F" w:rsidRPr="008C3908" w:rsidRDefault="0073391F" w:rsidP="00C507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主办部门审核，汇总提出审查意见（</w:t>
                  </w:r>
                  <w:r w:rsidRPr="008C3908"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  <w:t>2</w:t>
                  </w: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rect id="矩形 156" o:spid="_x0000_s1037" style="position:absolute;left:0;text-align:left;margin-left:347.2pt;margin-top:19pt;width:70.85pt;height:58.6pt;z-index:251661824;visibility:visible">
            <v:textbox>
              <w:txbxContent>
                <w:p w:rsidR="0073391F" w:rsidRPr="008C3908" w:rsidRDefault="0073391F" w:rsidP="00C5078E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  <w:r>
        <w:rPr>
          <w:noProof/>
        </w:rPr>
        <w:pict>
          <v:shape id="文本框 155" o:spid="_x0000_s1038" type="#_x0000_t202" style="position:absolute;left:0;text-align:left;margin-left:-36pt;margin-top:18.4pt;width:72.75pt;height:67.5pt;z-index:251660800;visibility:visible">
            <v:textbox>
              <w:txbxContent>
                <w:p w:rsidR="0073391F" w:rsidRPr="008C3908" w:rsidRDefault="0073391F" w:rsidP="00C5078E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</w:p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54" o:spid="_x0000_s1039" style="position:absolute;left:0;text-align:left;z-index:251659776;visibility:visible" from="189.8pt,15pt" to="189.85pt,38.4pt">
            <v:stroke endarrow="block"/>
          </v:line>
        </w:pict>
      </w:r>
    </w:p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53" o:spid="_x0000_s1040" style="position:absolute;left:0;text-align:left;margin-left:53.9pt;margin-top:7.2pt;width:278.6pt;height:41pt;z-index:251647488;visibility:visible">
            <v:textbox>
              <w:txbxContent>
                <w:p w:rsidR="0073391F" w:rsidRPr="008C3908" w:rsidRDefault="0073391F" w:rsidP="00C507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审批办业务会审会审议（</w:t>
                  </w:r>
                  <w:r w:rsidRPr="008C3908"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  <w:t>1</w:t>
                  </w: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日）</w:t>
                  </w:r>
                  <w:r w:rsidRPr="008C3908"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  <w:t>;</w:t>
                  </w:r>
                </w:p>
                <w:p w:rsidR="0073391F" w:rsidRPr="008C3908" w:rsidRDefault="0073391F" w:rsidP="00C507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若会审会不通过</w:t>
                  </w:r>
                  <w:r w:rsidRPr="008C3908"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  <w:t>,</w:t>
                  </w: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则作退件处理</w:t>
                  </w:r>
                  <w:r w:rsidRPr="008C3908"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  <w:t>,</w:t>
                  </w: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并告知退件理由。</w:t>
                  </w:r>
                </w:p>
              </w:txbxContent>
            </v:textbox>
          </v:rect>
        </w:pict>
      </w:r>
    </w:p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52" o:spid="_x0000_s1041" style="position:absolute;left:0;text-align:left;z-index:251670016;visibility:visible" from="188.85pt,17pt" to="188.9pt,48.2pt">
            <v:stroke endarrow="block"/>
          </v:line>
        </w:pict>
      </w:r>
    </w:p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51" o:spid="_x0000_s1042" style="position:absolute;left:0;text-align:left;margin-left:54.6pt;margin-top:17pt;width:278.6pt;height:33.2pt;z-index:251668992;visibility:visible">
            <v:textbox>
              <w:txbxContent>
                <w:p w:rsidR="0073391F" w:rsidRPr="008C3908" w:rsidRDefault="0073391F" w:rsidP="00C507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主办部门拟定呈报方案（</w:t>
                  </w:r>
                  <w:r w:rsidRPr="008C3908"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  <w:t>1</w:t>
                  </w: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50" o:spid="_x0000_s1043" style="position:absolute;left:0;text-align:left;z-index:251650560;visibility:visible" from="188.8pt,19pt" to="188.85pt,50.2pt">
            <v:stroke endarrow="block"/>
          </v:line>
        </w:pict>
      </w:r>
    </w:p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49" o:spid="_x0000_s1044" style="position:absolute;left:0;text-align:left;margin-left:54.6pt;margin-top:20.4pt;width:279pt;height:23.4pt;z-index:251656704;visibility:visible">
            <v:textbox>
              <w:txbxContent>
                <w:p w:rsidR="0073391F" w:rsidRDefault="0073391F" w:rsidP="00D2630F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FF0000"/>
                      <w:szCs w:val="21"/>
                    </w:rPr>
                  </w:pPr>
                  <w:r w:rsidRPr="00D2630F">
                    <w:rPr>
                      <w:rFonts w:ascii="方正书宋_GBK" w:eastAsia="方正书宋_GBK" w:hAnsi="宋体" w:cs="宋体" w:hint="eastAsia"/>
                      <w:color w:val="FF0000"/>
                      <w:szCs w:val="21"/>
                    </w:rPr>
                    <w:t>局务会审批（</w:t>
                  </w:r>
                  <w:r w:rsidRPr="00D2630F">
                    <w:rPr>
                      <w:rFonts w:ascii="方正书宋_GBK" w:eastAsia="方正书宋_GBK" w:hAnsi="宋体" w:cs="宋体"/>
                      <w:color w:val="FF0000"/>
                      <w:szCs w:val="21"/>
                    </w:rPr>
                    <w:t>2</w:t>
                  </w:r>
                  <w:r w:rsidRPr="00D2630F">
                    <w:rPr>
                      <w:rFonts w:ascii="方正书宋_GBK" w:eastAsia="方正书宋_GBK" w:hAnsi="宋体" w:cs="宋体" w:hint="eastAsia"/>
                      <w:color w:val="FF0000"/>
                      <w:szCs w:val="21"/>
                    </w:rPr>
                    <w:t>日）</w:t>
                  </w:r>
                  <w:r>
                    <w:rPr>
                      <w:rFonts w:ascii="方正书宋_GBK" w:eastAsia="方正书宋_GBK" w:hAnsi="宋体" w:cs="宋体" w:hint="eastAsia"/>
                      <w:color w:val="FF0000"/>
                      <w:szCs w:val="21"/>
                    </w:rPr>
                    <w:t>（理由：机构不相同）</w:t>
                  </w:r>
                </w:p>
                <w:p w:rsidR="0073391F" w:rsidRPr="00D2630F" w:rsidRDefault="0073391F" w:rsidP="00C507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FF0000"/>
                      <w:szCs w:val="21"/>
                    </w:rPr>
                  </w:pPr>
                </w:p>
              </w:txbxContent>
            </v:textbox>
          </v:rect>
        </w:pict>
      </w:r>
    </w:p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48" o:spid="_x0000_s1045" style="position:absolute;left:0;text-align:left;z-index:251657728;visibility:visible" from="188.75pt,12.6pt" to="188.8pt,36pt">
            <v:stroke endarrow="block"/>
          </v:line>
        </w:pict>
      </w:r>
    </w:p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line id="直接连接符 147" o:spid="_x0000_s1046" style="position:absolute;left:0;text-align:left;z-index:251654656;visibility:visible" from="189.05pt,28.2pt" to="189.1pt,51.6pt">
            <v:stroke endarrow="block"/>
          </v:line>
        </w:pict>
      </w:r>
      <w:r>
        <w:rPr>
          <w:noProof/>
        </w:rPr>
        <w:pict>
          <v:rect id="矩形 146" o:spid="_x0000_s1047" style="position:absolute;left:0;text-align:left;margin-left:56.9pt;margin-top:4.8pt;width:279pt;height:23.4pt;z-index:251655680;visibility:visible">
            <v:textbox>
              <w:txbxContent>
                <w:p w:rsidR="0073391F" w:rsidRPr="008C3908" w:rsidRDefault="0073391F" w:rsidP="00C507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报市人民政府审批（市政府审批阶段挂起）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73391F" w:rsidRPr="0023468D" w:rsidRDefault="0073391F" w:rsidP="00C5078E"/>
    <w:p w:rsidR="0073391F" w:rsidRPr="0023468D" w:rsidRDefault="0073391F" w:rsidP="00C5078E">
      <w:pPr>
        <w:tabs>
          <w:tab w:val="left" w:pos="5475"/>
        </w:tabs>
        <w:rPr>
          <w:sz w:val="32"/>
          <w:szCs w:val="32"/>
        </w:rPr>
      </w:pPr>
      <w:r>
        <w:rPr>
          <w:noProof/>
        </w:rPr>
        <w:pict>
          <v:rect id="矩形 145" o:spid="_x0000_s1048" style="position:absolute;left:0;text-align:left;margin-left:56.9pt;margin-top:4.8pt;width:273pt;height:39pt;z-index:251652608;visibility:visible">
            <v:textbox>
              <w:txbxContent>
                <w:p w:rsidR="0073391F" w:rsidRPr="008C3908" w:rsidRDefault="0073391F" w:rsidP="00C507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zCs w:val="21"/>
                    </w:rPr>
                    <w:t>主办部门制作用地批复、建设用地批准书、红线图</w:t>
                  </w:r>
                </w:p>
                <w:p w:rsidR="0073391F" w:rsidRPr="008C3908" w:rsidRDefault="0073391F" w:rsidP="00C5078E">
                  <w:pPr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kern w:val="0"/>
                      <w:szCs w:val="21"/>
                    </w:rPr>
                    <w:t>（</w:t>
                  </w:r>
                  <w:r w:rsidRPr="008C3908">
                    <w:rPr>
                      <w:rFonts w:ascii="方正书宋_GBK" w:eastAsia="方正书宋_GBK" w:hAnsi="宋体" w:cs="宋体"/>
                      <w:kern w:val="0"/>
                      <w:szCs w:val="21"/>
                    </w:rPr>
                    <w:t>2</w:t>
                  </w:r>
                  <w:r w:rsidRPr="008C3908">
                    <w:rPr>
                      <w:rFonts w:ascii="方正书宋_GBK" w:eastAsia="方正书宋_GBK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73391F" w:rsidRPr="00C5078E" w:rsidRDefault="0073391F" w:rsidP="00A42FB7">
      <w:pPr>
        <w:tabs>
          <w:tab w:val="left" w:pos="5475"/>
        </w:tabs>
      </w:pPr>
      <w:r>
        <w:rPr>
          <w:noProof/>
        </w:rPr>
        <w:pict>
          <v:rect id="矩形 143" o:spid="_x0000_s1049" style="position:absolute;left:0;text-align:left;margin-left:56.9pt;margin-top:51.95pt;width:279pt;height:27.9pt;z-index:251653632;visibility:visible">
            <v:textbox style="mso-next-textbox:#矩形 143">
              <w:txbxContent>
                <w:p w:rsidR="0073391F" w:rsidRPr="008C3908" w:rsidRDefault="0073391F" w:rsidP="00C5078E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spacing w:val="-14"/>
                      <w:kern w:val="0"/>
                      <w:szCs w:val="21"/>
                    </w:rPr>
                  </w:pP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核发</w:t>
                  </w:r>
                  <w:r w:rsidRPr="008C390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用地批复文</w:t>
                  </w:r>
                  <w:r w:rsidRPr="008C3908">
                    <w:rPr>
                      <w:rFonts w:ascii="方正书宋_GBK" w:eastAsia="方正书宋_GBK" w:hAnsi="宋体" w:cs="宋体" w:hint="eastAsia"/>
                      <w:kern w:val="0"/>
                      <w:szCs w:val="21"/>
                      <w:lang w:val="zh-CN"/>
                    </w:rPr>
                    <w:t>件</w:t>
                  </w:r>
                  <w:r w:rsidRPr="008C3908">
                    <w:rPr>
                      <w:rFonts w:ascii="方正书宋_GBK" w:eastAsia="方正书宋_GBK" w:hAnsi="宋体" w:cs="宋体"/>
                      <w:kern w:val="0"/>
                      <w:szCs w:val="21"/>
                    </w:rPr>
                    <w:t>(1</w:t>
                  </w:r>
                  <w:r w:rsidRPr="008C3908">
                    <w:rPr>
                      <w:rFonts w:ascii="方正书宋_GBK" w:eastAsia="方正书宋_GBK" w:hAnsi="宋体" w:cs="宋体" w:hint="eastAsia"/>
                      <w:kern w:val="0"/>
                      <w:szCs w:val="21"/>
                    </w:rPr>
                    <w:t>日</w:t>
                  </w:r>
                  <w:r w:rsidRPr="008C3908">
                    <w:rPr>
                      <w:rFonts w:ascii="方正书宋_GBK" w:eastAsia="方正书宋_GBK" w:hAnsi="宋体" w:cs="宋体"/>
                      <w:kern w:val="0"/>
                      <w:szCs w:val="21"/>
                    </w:rPr>
                    <w:t>)</w:t>
                  </w:r>
                </w:p>
                <w:p w:rsidR="0073391F" w:rsidRPr="008C3908" w:rsidRDefault="0073391F" w:rsidP="00C5078E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cs="宋体"/>
                      <w:color w:val="000000"/>
                      <w:kern w:val="0"/>
                      <w:szCs w:val="21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line id="直接连接符 144" o:spid="_x0000_s1050" style="position:absolute;left:0;text-align:left;z-index:251651584;visibility:visible" from="188.7pt,12.6pt" to="188.75pt,43.8pt">
            <v:stroke endarrow="block"/>
          </v:line>
        </w:pict>
      </w:r>
    </w:p>
    <w:sectPr w:rsidR="0073391F" w:rsidRPr="00C5078E" w:rsidSect="00871F9A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91F" w:rsidRDefault="0073391F" w:rsidP="00C5078E">
      <w:r>
        <w:separator/>
      </w:r>
    </w:p>
  </w:endnote>
  <w:endnote w:type="continuationSeparator" w:id="0">
    <w:p w:rsidR="0073391F" w:rsidRDefault="0073391F" w:rsidP="00C50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楷体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书宋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91F" w:rsidRDefault="0073391F">
    <w:pPr>
      <w:pStyle w:val="Footer"/>
      <w:jc w:val="center"/>
    </w:pPr>
    <w:fldSimple w:instr="PAGE   \* MERGEFORMAT">
      <w:r w:rsidRPr="00361BC1">
        <w:rPr>
          <w:noProof/>
          <w:lang w:val="zh-CN"/>
        </w:rPr>
        <w:t>1</w:t>
      </w:r>
    </w:fldSimple>
  </w:p>
  <w:p w:rsidR="0073391F" w:rsidRDefault="007339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91F" w:rsidRDefault="0073391F" w:rsidP="00C5078E">
      <w:r>
        <w:separator/>
      </w:r>
    </w:p>
  </w:footnote>
  <w:footnote w:type="continuationSeparator" w:id="0">
    <w:p w:rsidR="0073391F" w:rsidRDefault="0073391F" w:rsidP="00C507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91F" w:rsidRDefault="0073391F" w:rsidP="00A42FB7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5E10"/>
    <w:rsid w:val="00027195"/>
    <w:rsid w:val="000E6299"/>
    <w:rsid w:val="00114171"/>
    <w:rsid w:val="00121CA3"/>
    <w:rsid w:val="00167F53"/>
    <w:rsid w:val="0023468D"/>
    <w:rsid w:val="002A46EC"/>
    <w:rsid w:val="00361BC1"/>
    <w:rsid w:val="003F5FED"/>
    <w:rsid w:val="005B314C"/>
    <w:rsid w:val="006104D0"/>
    <w:rsid w:val="006A11A8"/>
    <w:rsid w:val="006E5E10"/>
    <w:rsid w:val="0073391F"/>
    <w:rsid w:val="00772BDF"/>
    <w:rsid w:val="008547F8"/>
    <w:rsid w:val="00871F9A"/>
    <w:rsid w:val="008A03B0"/>
    <w:rsid w:val="008C3908"/>
    <w:rsid w:val="009225A4"/>
    <w:rsid w:val="00A42FB7"/>
    <w:rsid w:val="00A55A4A"/>
    <w:rsid w:val="00A57AFA"/>
    <w:rsid w:val="00B70CB9"/>
    <w:rsid w:val="00BA701F"/>
    <w:rsid w:val="00C5078E"/>
    <w:rsid w:val="00C75A23"/>
    <w:rsid w:val="00CF1FC7"/>
    <w:rsid w:val="00D2630F"/>
    <w:rsid w:val="00D34230"/>
    <w:rsid w:val="00D514C6"/>
    <w:rsid w:val="00FF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78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50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5078E"/>
    <w:rPr>
      <w:sz w:val="18"/>
    </w:rPr>
  </w:style>
  <w:style w:type="paragraph" w:styleId="Footer">
    <w:name w:val="footer"/>
    <w:basedOn w:val="Normal"/>
    <w:link w:val="FooterChar"/>
    <w:uiPriority w:val="99"/>
    <w:rsid w:val="00C5078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078E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50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14</Words>
  <Characters>84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朱爱娇</dc:creator>
  <cp:keywords/>
  <dc:description/>
  <cp:lastModifiedBy>陆盈</cp:lastModifiedBy>
  <cp:revision>12</cp:revision>
  <dcterms:created xsi:type="dcterms:W3CDTF">2018-06-26T02:19:00Z</dcterms:created>
  <dcterms:modified xsi:type="dcterms:W3CDTF">2018-09-11T09:52:00Z</dcterms:modified>
</cp:coreProperties>
</file>