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2F5" w:rsidRDefault="008C72F5">
      <w:pPr>
        <w:adjustRightInd w:val="0"/>
        <w:snapToGrid w:val="0"/>
        <w:spacing w:line="520" w:lineRule="exact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/>
          <w:color w:val="000000"/>
          <w:sz w:val="32"/>
          <w:szCs w:val="32"/>
        </w:rPr>
        <w:t>1</w:t>
      </w:r>
    </w:p>
    <w:p w:rsidR="008C72F5" w:rsidRPr="00997EE6" w:rsidRDefault="008C72F5" w:rsidP="00AE3139">
      <w:pPr>
        <w:pStyle w:val="a"/>
        <w:rPr>
          <w:rFonts w:ascii="宋体" w:eastAsia="宋体" w:hAnsi="宋体"/>
          <w:b/>
        </w:rPr>
      </w:pPr>
      <w:r w:rsidRPr="00997EE6">
        <w:rPr>
          <w:rFonts w:ascii="宋体" w:eastAsia="宋体" w:hAnsi="宋体" w:hint="eastAsia"/>
          <w:b/>
        </w:rPr>
        <w:t>国有建设用地使用权出让后土地使用权</w:t>
      </w:r>
    </w:p>
    <w:p w:rsidR="008C72F5" w:rsidRPr="00997EE6" w:rsidRDefault="008C72F5" w:rsidP="00AE3139">
      <w:pPr>
        <w:pStyle w:val="a"/>
        <w:rPr>
          <w:rFonts w:ascii="宋体" w:eastAsia="宋体" w:hAnsi="宋体"/>
          <w:b/>
        </w:rPr>
      </w:pPr>
      <w:r w:rsidRPr="00997EE6">
        <w:rPr>
          <w:rFonts w:ascii="宋体" w:eastAsia="宋体" w:hAnsi="宋体" w:hint="eastAsia"/>
          <w:b/>
        </w:rPr>
        <w:t>分割转让批准</w:t>
      </w:r>
    </w:p>
    <w:p w:rsidR="008C72F5" w:rsidRPr="0023468D" w:rsidRDefault="008C72F5" w:rsidP="00AE3139">
      <w:pPr>
        <w:pStyle w:val="a"/>
        <w:rPr>
          <w:rFonts w:ascii="方正楷体_GBK" w:eastAsia="方正楷体_GBK" w:hAnsi="宋体"/>
          <w:sz w:val="28"/>
          <w:szCs w:val="28"/>
        </w:rPr>
      </w:pPr>
      <w:r w:rsidRPr="0023468D">
        <w:rPr>
          <w:rFonts w:ascii="方正楷体_GBK" w:eastAsia="方正楷体_GBK" w:hAnsi="宋体" w:hint="eastAsia"/>
          <w:sz w:val="28"/>
          <w:szCs w:val="28"/>
        </w:rPr>
        <w:t>（法定办结时限</w:t>
      </w:r>
      <w:r w:rsidRPr="0023468D">
        <w:rPr>
          <w:rFonts w:ascii="方正楷体_GBK" w:eastAsia="方正楷体_GBK" w:hAnsi="宋体"/>
          <w:sz w:val="28"/>
          <w:szCs w:val="28"/>
        </w:rPr>
        <w:t>20</w:t>
      </w:r>
      <w:r w:rsidRPr="0023468D">
        <w:rPr>
          <w:rFonts w:ascii="方正楷体_GBK" w:eastAsia="方正楷体_GBK" w:hAnsi="宋体" w:hint="eastAsia"/>
          <w:sz w:val="28"/>
          <w:szCs w:val="28"/>
        </w:rPr>
        <w:t>个工作日，承诺办结时限</w:t>
      </w:r>
      <w:r>
        <w:rPr>
          <w:rFonts w:ascii="方正楷体_GBK" w:eastAsia="方正楷体_GBK" w:hAnsi="宋体"/>
          <w:sz w:val="28"/>
          <w:szCs w:val="28"/>
        </w:rPr>
        <w:t>10</w:t>
      </w:r>
      <w:r w:rsidRPr="0023468D">
        <w:rPr>
          <w:rFonts w:ascii="方正楷体_GBK" w:eastAsia="方正楷体_GBK" w:hAnsi="宋体" w:hint="eastAsia"/>
          <w:sz w:val="28"/>
          <w:szCs w:val="28"/>
        </w:rPr>
        <w:t>个工作日）</w:t>
      </w:r>
    </w:p>
    <w:p w:rsidR="008C72F5" w:rsidRPr="0023468D" w:rsidRDefault="008C72F5" w:rsidP="00AE3139">
      <w:r>
        <w:rPr>
          <w:noProof/>
        </w:rPr>
        <w:pict>
          <v:line id="直接连接符 48" o:spid="_x0000_s1026" style="position:absolute;left:0;text-align:left;z-index:251647488;visibility:visible" from="189.6pt,30.2pt" to="189.65pt,53.6pt">
            <v:stroke endarrow="block"/>
          </v:line>
        </w:pict>
      </w:r>
      <w:r>
        <w:rPr>
          <w:noProof/>
        </w:rPr>
        <w:pict>
          <v:rect id="矩形 47" o:spid="_x0000_s1027" style="position:absolute;left:0;text-align:left;margin-left:54.6pt;margin-top:6.8pt;width:279pt;height:23.4pt;z-index:251645440;visibility:visible">
            <v:textbox>
              <w:txbxContent>
                <w:p w:rsidR="008C72F5" w:rsidRPr="00317AC3" w:rsidRDefault="008C72F5" w:rsidP="00AE3139">
                  <w:pPr>
                    <w:jc w:val="center"/>
                    <w:rPr>
                      <w:rFonts w:ascii="宋体" w:cs="宋体"/>
                      <w:color w:val="000000"/>
                      <w:szCs w:val="21"/>
                    </w:rPr>
                  </w:pPr>
                  <w:r w:rsidRPr="00317AC3">
                    <w:rPr>
                      <w:rFonts w:ascii="宋体" w:hAnsi="宋体" w:cs="宋体" w:hint="eastAsia"/>
                      <w:color w:val="000000"/>
                      <w:szCs w:val="21"/>
                    </w:rPr>
                    <w:t>申请人提出申请</w:t>
                  </w:r>
                </w:p>
              </w:txbxContent>
            </v:textbox>
          </v:rect>
        </w:pict>
      </w:r>
    </w:p>
    <w:p w:rsidR="008C72F5" w:rsidRPr="0023468D" w:rsidRDefault="008C72F5" w:rsidP="00AE313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9" o:spid="_x0000_s1028" type="#_x0000_t202" style="position:absolute;left:0;text-align:left;margin-left:-36pt;margin-top:11.2pt;width:1in;height:39pt;z-index:251652608;visibility:visible" strokecolor="white" strokeweight="0">
            <v:stroke dashstyle="1 1" endcap="round"/>
            <v:textbox>
              <w:txbxContent>
                <w:p w:rsidR="008C72F5" w:rsidRDefault="008C72F5" w:rsidP="00AE3139">
                  <w:pPr>
                    <w:rPr>
                      <w:rFonts w:ascii="仿宋_GB2312" w:eastAsia="仿宋_GB2312"/>
                      <w:szCs w:val="21"/>
                    </w:rPr>
                  </w:pPr>
                  <w:r w:rsidRPr="00317AC3">
                    <w:rPr>
                      <w:rFonts w:ascii="宋体" w:hAnsi="宋体" w:cs="宋体" w:hint="eastAsia"/>
                      <w:color w:val="000000"/>
                      <w:szCs w:val="21"/>
                    </w:rPr>
                    <w:t>不属于本局职权范围</w:t>
                  </w:r>
                  <w:r w:rsidRPr="00317AC3">
                    <w:rPr>
                      <w:rFonts w:ascii="宋体" w:hAnsi="宋体" w:cs="宋体"/>
                      <w:color w:val="000000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</w:p>
    <w:p w:rsidR="008C72F5" w:rsidRPr="0023468D" w:rsidRDefault="008C72F5" w:rsidP="00AE3139">
      <w:r>
        <w:rPr>
          <w:noProof/>
        </w:rPr>
        <w:pict>
          <v:shape id="文本框 20" o:spid="_x0000_s1029" type="#_x0000_t202" style="position:absolute;left:0;text-align:left;margin-left:387pt;margin-top:6.9pt;width:66.75pt;height:71.9pt;z-index:251657728;visibility:visible" stroked="f">
            <v:textbox>
              <w:txbxContent>
                <w:p w:rsidR="008C72F5" w:rsidRDefault="008C72F5" w:rsidP="00AE3139">
                  <w:pPr>
                    <w:rPr>
                      <w:rFonts w:ascii="仿宋_GB2312" w:eastAsia="仿宋_GB2312"/>
                      <w:szCs w:val="21"/>
                    </w:rPr>
                  </w:pPr>
                  <w:r w:rsidRPr="00317AC3">
                    <w:rPr>
                      <w:rFonts w:ascii="宋体" w:hAnsi="宋体" w:cs="宋体" w:hint="eastAsia"/>
                      <w:color w:val="000000"/>
                      <w:szCs w:val="21"/>
                    </w:rPr>
                    <w:t>申请材料不齐全、不符合法定形式的</w:t>
                  </w:r>
                </w:p>
                <w:p w:rsidR="008C72F5" w:rsidRPr="00B349D5" w:rsidRDefault="008C72F5" w:rsidP="00AE3139"/>
              </w:txbxContent>
            </v:textbox>
          </v:shape>
        </w:pict>
      </w:r>
    </w:p>
    <w:p w:rsidR="008C72F5" w:rsidRPr="0023468D" w:rsidRDefault="008C72F5" w:rsidP="00AE3139">
      <w:r>
        <w:rPr>
          <w:noProof/>
        </w:rPr>
        <w:pict>
          <v:rect id="矩形 46" o:spid="_x0000_s1030" style="position:absolute;left:0;text-align:left;margin-left:54.6pt;margin-top:9.55pt;width:278.4pt;height:27.6pt;z-index:251646464;visibility:visible">
            <v:textbox>
              <w:txbxContent>
                <w:p w:rsidR="008C72F5" w:rsidRPr="0020726B" w:rsidRDefault="008C72F5" w:rsidP="00D30306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FF0000"/>
                      <w:szCs w:val="21"/>
                    </w:rPr>
                    <w:t xml:space="preserve">   </w:t>
                  </w:r>
                  <w:r w:rsidRPr="0020726B">
                    <w:rPr>
                      <w:rFonts w:ascii="宋体" w:hAnsi="宋体" w:cs="宋体"/>
                      <w:szCs w:val="21"/>
                    </w:rPr>
                    <w:t xml:space="preserve"> </w:t>
                  </w:r>
                  <w:r w:rsidRPr="0020726B">
                    <w:rPr>
                      <w:rFonts w:ascii="宋体" w:hAnsi="宋体" w:cs="宋体" w:hint="eastAsia"/>
                      <w:szCs w:val="21"/>
                    </w:rPr>
                    <w:t>政务服务窗口经办人对申请当场审查作出处理</w:t>
                  </w:r>
                </w:p>
              </w:txbxContent>
            </v:textbox>
          </v:rect>
        </w:pict>
      </w:r>
    </w:p>
    <w:p w:rsidR="008C72F5" w:rsidRPr="0023468D" w:rsidRDefault="008C72F5" w:rsidP="00AE3139">
      <w:r>
        <w:rPr>
          <w:noProof/>
        </w:rPr>
        <w:pict>
          <v:line id="直接连接符 43" o:spid="_x0000_s1031" style="position:absolute;left:0;text-align:left;z-index:251654656;visibility:visible" from="-9pt,6.2pt" to="-8.95pt,45.2pt">
            <v:stroke endarrow="block"/>
          </v:line>
        </w:pict>
      </w:r>
      <w:r>
        <w:rPr>
          <w:noProof/>
        </w:rPr>
        <w:pict>
          <v:line id="直接连接符 42" o:spid="_x0000_s1032" style="position:absolute;left:0;text-align:left;flip:x;z-index:251653632;visibility:visible;mso-wrap-distance-top:-3e-5mm;mso-wrap-distance-bottom:-3e-5mm" from="-9pt,6.2pt" to="54pt,6.2pt"/>
        </w:pict>
      </w:r>
    </w:p>
    <w:p w:rsidR="008C72F5" w:rsidRPr="0023468D" w:rsidRDefault="008C72F5" w:rsidP="00AE3139">
      <w:r>
        <w:rPr>
          <w:noProof/>
        </w:rPr>
        <w:pict>
          <v:line id="直接连接符 45" o:spid="_x0000_s1033" style="position:absolute;left:0;text-align:left;flip:y;z-index:251655680;visibility:visible;mso-wrap-distance-top:-3e-5mm;mso-wrap-distance-bottom:-3e-5mm" from="333pt,1.9pt" to="378pt,1.9pt"/>
        </w:pict>
      </w:r>
      <w:r>
        <w:rPr>
          <w:noProof/>
        </w:rPr>
        <w:pict>
          <v:line id="直接连接符 44" o:spid="_x0000_s1034" style="position:absolute;left:0;text-align:left;z-index:251656704;visibility:visible;mso-wrap-distance-left:3.17497mm;mso-wrap-distance-right:3.17497mm" from="378pt,1.9pt" to="378pt,48.7pt">
            <v:stroke endarrow="block"/>
          </v:line>
        </w:pict>
      </w:r>
    </w:p>
    <w:p w:rsidR="008C72F5" w:rsidRPr="0023468D" w:rsidRDefault="008C72F5" w:rsidP="00AE3139">
      <w:r>
        <w:rPr>
          <w:noProof/>
        </w:rPr>
        <w:pict>
          <v:line id="直接连接符 41" o:spid="_x0000_s1035" style="position:absolute;left:0;text-align:left;flip:x;z-index:251648512;visibility:visible" from="189pt,-.25pt" to="189pt,13.25pt">
            <v:stroke endarrow="block"/>
          </v:line>
        </w:pict>
      </w:r>
      <w:r>
        <w:rPr>
          <w:noProof/>
        </w:rPr>
        <w:pict>
          <v:shape id="文本框 39" o:spid="_x0000_s1036" type="#_x0000_t202" style="position:absolute;left:0;text-align:left;margin-left:-36pt;margin-top:18.4pt;width:72.75pt;height:67.5pt;z-index:251650560;visibility:visible">
            <v:textbox style="mso-next-textbox:#文本框 39">
              <w:txbxContent>
                <w:p w:rsidR="008C72F5" w:rsidRDefault="008C72F5" w:rsidP="00AE3139">
                  <w:pPr>
                    <w:rPr>
                      <w:rFonts w:ascii="仿宋_GB2312" w:eastAsia="仿宋_GB2312"/>
                      <w:szCs w:val="21"/>
                    </w:rPr>
                  </w:pPr>
                  <w:r w:rsidRPr="00317AC3">
                    <w:rPr>
                      <w:rFonts w:ascii="宋体" w:hAnsi="宋体" w:cs="宋体" w:hint="eastAsia"/>
                      <w:color w:val="000000"/>
                      <w:szCs w:val="21"/>
                    </w:rPr>
                    <w:t>作出不予受理决定，并告知向有关机关申请</w:t>
                  </w:r>
                </w:p>
              </w:txbxContent>
            </v:textbox>
          </v:shape>
        </w:pict>
      </w:r>
    </w:p>
    <w:p w:rsidR="008C72F5" w:rsidRPr="0023468D" w:rsidRDefault="008C72F5" w:rsidP="00AE3139">
      <w:r>
        <w:rPr>
          <w:noProof/>
        </w:rPr>
        <w:pict>
          <v:rect id="矩形 6" o:spid="_x0000_s1037" style="position:absolute;left:0;text-align:left;margin-left:49.5pt;margin-top:94.5pt;width:261pt;height:26.1pt;z-index:251663872;visibility:visible">
            <v:textbox style="mso-next-textbox:#矩形 6">
              <w:txbxContent>
                <w:p w:rsidR="008C72F5" w:rsidRPr="00615BA1" w:rsidRDefault="008C72F5" w:rsidP="000916ED">
                  <w:pPr>
                    <w:autoSpaceDE w:val="0"/>
                    <w:autoSpaceDN w:val="0"/>
                    <w:adjustRightInd w:val="0"/>
                    <w:spacing w:line="300" w:lineRule="exact"/>
                    <w:jc w:val="center"/>
                    <w:rPr>
                      <w:rFonts w:ascii="仿宋_GB2312" w:eastAsia="仿宋_GB2312" w:cs="宋体"/>
                      <w:color w:val="FF0000"/>
                      <w:kern w:val="0"/>
                      <w:szCs w:val="21"/>
                    </w:rPr>
                  </w:pPr>
                  <w:r w:rsidRPr="0020726B">
                    <w:rPr>
                      <w:rFonts w:ascii="仿宋_GB2312" w:eastAsia="仿宋_GB2312" w:cs="宋体" w:hint="eastAsia"/>
                      <w:kern w:val="0"/>
                      <w:szCs w:val="21"/>
                      <w:lang w:val="zh-CN"/>
                    </w:rPr>
                    <w:t>局</w:t>
                  </w:r>
                  <w:r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  <w:lang w:val="zh-CN"/>
                    </w:rPr>
                    <w:t>领导审签</w:t>
                  </w:r>
                  <w:r w:rsidRPr="00293B56"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  <w:lang w:val="zh-CN"/>
                    </w:rPr>
                    <w:t>（限</w:t>
                  </w:r>
                  <w:r w:rsidRPr="00293B56">
                    <w:rPr>
                      <w:rFonts w:ascii="仿宋_GB2312" w:eastAsia="仿宋_GB2312" w:cs="宋体"/>
                      <w:color w:val="000000"/>
                      <w:kern w:val="0"/>
                      <w:szCs w:val="21"/>
                      <w:lang w:val="zh-CN"/>
                    </w:rPr>
                    <w:t>2</w:t>
                  </w:r>
                  <w:r w:rsidRPr="00293B56"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  <w:lang w:val="zh-CN"/>
                    </w:rPr>
                    <w:t>个工作日）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5" o:spid="_x0000_s1038" style="position:absolute;left:0;text-align:left;z-index:251661824;visibility:visible" from="183.95pt,72.5pt" to="184pt,94.5pt">
            <v:stroke endarrow="block"/>
          </v:line>
        </w:pict>
      </w:r>
      <w:r>
        <w:rPr>
          <w:noProof/>
        </w:rPr>
        <w:pict>
          <v:line id="直接连接符 9" o:spid="_x0000_s1039" style="position:absolute;left:0;text-align:left;z-index:251660800;visibility:visible" from="183.8pt,24.85pt" to="183.95pt,43.25pt">
            <v:stroke endarrow="block"/>
          </v:line>
        </w:pict>
      </w:r>
      <w:r>
        <w:rPr>
          <w:noProof/>
        </w:rPr>
        <w:pict>
          <v:rect id="矩形 7" o:spid="_x0000_s1040" style="position:absolute;left:0;text-align:left;margin-left:49.5pt;margin-top:43.25pt;width:261pt;height:29.25pt;z-index:251659776;visibility:visible">
            <v:textbox style="mso-next-textbox:#矩形 7">
              <w:txbxContent>
                <w:p w:rsidR="008C72F5" w:rsidRPr="0020726B" w:rsidRDefault="008C72F5" w:rsidP="000916ED">
                  <w:pPr>
                    <w:autoSpaceDE w:val="0"/>
                    <w:autoSpaceDN w:val="0"/>
                    <w:adjustRightInd w:val="0"/>
                    <w:spacing w:line="300" w:lineRule="exact"/>
                    <w:jc w:val="center"/>
                    <w:rPr>
                      <w:rFonts w:ascii="仿宋_GB2312" w:eastAsia="仿宋_GB2312" w:cs="宋体"/>
                      <w:kern w:val="0"/>
                      <w:szCs w:val="21"/>
                      <w:lang w:val="zh-CN"/>
                    </w:rPr>
                  </w:pPr>
                  <w:r w:rsidRPr="0020726B">
                    <w:rPr>
                      <w:rFonts w:ascii="仿宋_GB2312" w:eastAsia="仿宋_GB2312" w:cs="宋体" w:hint="eastAsia"/>
                      <w:kern w:val="0"/>
                      <w:szCs w:val="21"/>
                      <w:lang w:val="zh-CN"/>
                    </w:rPr>
                    <w:t>审批办科长审核（限</w:t>
                  </w:r>
                  <w:r w:rsidRPr="0020726B">
                    <w:rPr>
                      <w:rFonts w:ascii="仿宋_GB2312" w:eastAsia="仿宋_GB2312" w:cs="宋体"/>
                      <w:kern w:val="0"/>
                      <w:szCs w:val="21"/>
                      <w:lang w:val="zh-CN"/>
                    </w:rPr>
                    <w:t>2</w:t>
                  </w:r>
                  <w:r w:rsidRPr="0020726B">
                    <w:rPr>
                      <w:rFonts w:ascii="仿宋_GB2312" w:eastAsia="仿宋_GB2312" w:cs="宋体" w:hint="eastAsia"/>
                      <w:kern w:val="0"/>
                      <w:szCs w:val="21"/>
                      <w:lang w:val="zh-CN"/>
                    </w:rPr>
                    <w:t>个工作日）</w:t>
                  </w:r>
                </w:p>
                <w:p w:rsidR="008C72F5" w:rsidRDefault="008C72F5" w:rsidP="000916ED">
                  <w:pPr>
                    <w:autoSpaceDE w:val="0"/>
                    <w:autoSpaceDN w:val="0"/>
                    <w:adjustRightInd w:val="0"/>
                    <w:spacing w:line="300" w:lineRule="exact"/>
                    <w:jc w:val="center"/>
                    <w:rPr>
                      <w:rFonts w:ascii="仿宋_GB2312" w:eastAsia="仿宋_GB2312" w:cs="Calibri"/>
                      <w:color w:val="000000"/>
                      <w:kern w:val="0"/>
                      <w:szCs w:val="21"/>
                      <w:lang w:val="zh-CN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矩形 11" o:spid="_x0000_s1041" style="position:absolute;left:0;text-align:left;margin-left:54pt;margin-top:2.85pt;width:261pt;height:22pt;z-index:251658752;visibility:visible">
            <v:textbox style="mso-next-textbox:#矩形 11">
              <w:txbxContent>
                <w:p w:rsidR="008C72F5" w:rsidRPr="00615BA1" w:rsidRDefault="008C72F5" w:rsidP="000916ED">
                  <w:pPr>
                    <w:autoSpaceDE w:val="0"/>
                    <w:autoSpaceDN w:val="0"/>
                    <w:adjustRightInd w:val="0"/>
                    <w:spacing w:line="300" w:lineRule="exact"/>
                    <w:jc w:val="center"/>
                    <w:rPr>
                      <w:rFonts w:ascii="仿宋_GB2312" w:eastAsia="仿宋_GB2312" w:cs="宋体"/>
                      <w:color w:val="FF0000"/>
                      <w:kern w:val="0"/>
                      <w:szCs w:val="21"/>
                      <w:lang w:val="zh-CN"/>
                    </w:rPr>
                  </w:pPr>
                  <w:r w:rsidRPr="0020726B">
                    <w:rPr>
                      <w:rFonts w:ascii="仿宋_GB2312" w:eastAsia="仿宋_GB2312" w:cs="宋体" w:hint="eastAsia"/>
                      <w:kern w:val="0"/>
                      <w:szCs w:val="21"/>
                      <w:lang w:val="zh-CN"/>
                    </w:rPr>
                    <w:t>审批办经办人</w:t>
                  </w:r>
                  <w:r w:rsidRPr="0020726B">
                    <w:rPr>
                      <w:rFonts w:ascii="仿宋_GB2312" w:eastAsia="仿宋_GB2312" w:cs="宋体" w:hint="eastAsia"/>
                      <w:kern w:val="0"/>
                      <w:szCs w:val="21"/>
                    </w:rPr>
                    <w:t>初</w:t>
                  </w:r>
                  <w:r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</w:rPr>
                    <w:t>审</w:t>
                  </w:r>
                  <w:r w:rsidRPr="00293B56"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</w:rPr>
                    <w:t>（限</w:t>
                  </w:r>
                  <w:r>
                    <w:rPr>
                      <w:rFonts w:ascii="仿宋_GB2312" w:eastAsia="仿宋_GB2312" w:cs="宋体"/>
                      <w:color w:val="000000"/>
                      <w:kern w:val="0"/>
                      <w:szCs w:val="21"/>
                    </w:rPr>
                    <w:t>6</w:t>
                  </w:r>
                  <w:r w:rsidRPr="00293B56"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</w:rPr>
                    <w:t>个工作日）</w:t>
                  </w:r>
                </w:p>
                <w:p w:rsidR="008C72F5" w:rsidRDefault="008C72F5" w:rsidP="000916ED">
                  <w:pPr>
                    <w:autoSpaceDE w:val="0"/>
                    <w:autoSpaceDN w:val="0"/>
                    <w:adjustRightInd w:val="0"/>
                    <w:spacing w:line="300" w:lineRule="exact"/>
                    <w:jc w:val="center"/>
                    <w:rPr>
                      <w:rFonts w:ascii="仿宋_GB2312" w:eastAsia="仿宋_GB2312" w:cs="宋体"/>
                      <w:color w:val="000000"/>
                      <w:kern w:val="0"/>
                      <w:szCs w:val="21"/>
                      <w:lang w:val="zh-CN"/>
                    </w:rPr>
                  </w:pPr>
                </w:p>
                <w:p w:rsidR="008C72F5" w:rsidRDefault="008C72F5" w:rsidP="000916ED">
                  <w:pPr>
                    <w:autoSpaceDE w:val="0"/>
                    <w:autoSpaceDN w:val="0"/>
                    <w:adjustRightInd w:val="0"/>
                    <w:spacing w:line="300" w:lineRule="exact"/>
                    <w:jc w:val="center"/>
                    <w:rPr>
                      <w:rFonts w:ascii="仿宋_GB2312" w:eastAsia="仿宋_GB2312" w:cs="宋体"/>
                      <w:color w:val="000000"/>
                      <w:kern w:val="0"/>
                      <w:szCs w:val="21"/>
                    </w:rPr>
                  </w:pPr>
                </w:p>
              </w:txbxContent>
            </v:textbox>
          </v:rect>
        </w:pict>
      </w:r>
    </w:p>
    <w:p w:rsidR="008C72F5" w:rsidRPr="0023468D" w:rsidRDefault="008C72F5" w:rsidP="00AE3139"/>
    <w:p w:rsidR="008C72F5" w:rsidRPr="0023468D" w:rsidRDefault="008C72F5" w:rsidP="00AE3139">
      <w:r>
        <w:rPr>
          <w:noProof/>
        </w:rPr>
        <w:pict>
          <v:rect id="矩形 40" o:spid="_x0000_s1042" style="position:absolute;left:0;text-align:left;margin-left:351pt;margin-top:.4pt;width:70.85pt;height:81.2pt;z-index:251651584;visibility:visible">
            <v:textbox style="mso-next-textbox:#矩形 40">
              <w:txbxContent>
                <w:p w:rsidR="008C72F5" w:rsidRDefault="008C72F5" w:rsidP="00AE3139">
                  <w:pPr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Cs w:val="21"/>
                    </w:rPr>
                    <w:t>当场</w:t>
                  </w:r>
                  <w:r w:rsidRPr="00317AC3">
                    <w:rPr>
                      <w:rFonts w:ascii="宋体" w:hAnsi="宋体" w:cs="宋体" w:hint="eastAsia"/>
                      <w:color w:val="000000"/>
                      <w:szCs w:val="21"/>
                    </w:rPr>
                    <w:t>一次性告知申请人需要补正的全部内容</w:t>
                  </w:r>
                </w:p>
              </w:txbxContent>
            </v:textbox>
          </v:rect>
        </w:pict>
      </w:r>
    </w:p>
    <w:p w:rsidR="008C72F5" w:rsidRPr="0023468D" w:rsidRDefault="008C72F5" w:rsidP="00AE3139"/>
    <w:p w:rsidR="008C72F5" w:rsidRPr="0023468D" w:rsidRDefault="008C72F5" w:rsidP="00AE3139"/>
    <w:p w:rsidR="008C72F5" w:rsidRPr="0023468D" w:rsidRDefault="008C72F5" w:rsidP="00AE3139"/>
    <w:p w:rsidR="008C72F5" w:rsidRPr="0023468D" w:rsidRDefault="008C72F5" w:rsidP="00AE3139"/>
    <w:p w:rsidR="008C72F5" w:rsidRPr="0023468D" w:rsidRDefault="008C72F5" w:rsidP="00AE3139">
      <w:r>
        <w:rPr>
          <w:noProof/>
        </w:rPr>
        <w:pict>
          <v:line id="_x0000_s1043" style="position:absolute;left:0;text-align:left;z-index:251670016" from="189pt,12.75pt" to="189pt,52.5pt">
            <v:stroke endarrow="block"/>
          </v:line>
        </w:pict>
      </w:r>
    </w:p>
    <w:p w:rsidR="008C72F5" w:rsidRDefault="008C72F5" w:rsidP="00AE3139"/>
    <w:p w:rsidR="008C72F5" w:rsidRDefault="008C72F5" w:rsidP="00AE3139"/>
    <w:p w:rsidR="008C72F5" w:rsidRPr="0023468D" w:rsidRDefault="008C72F5" w:rsidP="00AE3139">
      <w:r>
        <w:rPr>
          <w:noProof/>
        </w:rPr>
        <w:pict>
          <v:line id="_x0000_s1044" style="position:absolute;left:0;text-align:left;z-index:251668992" from="279pt,12.7pt" to="279pt,44.5pt">
            <v:stroke endarrow="block"/>
          </v:line>
        </w:pict>
      </w:r>
      <w:r>
        <w:rPr>
          <w:noProof/>
        </w:rPr>
        <w:pict>
          <v:line id="_x0000_s1045" style="position:absolute;left:0;text-align:left;flip:x;z-index:251666944" from="99pt,12.7pt" to="279pt,12.7pt"/>
        </w:pict>
      </w:r>
      <w:r>
        <w:rPr>
          <w:noProof/>
        </w:rPr>
        <w:pict>
          <v:line id="_x0000_s1046" style="position:absolute;left:0;text-align:left;z-index:251667968" from="99pt,12.7pt" to="99pt,52.45pt">
            <v:stroke endarrow="block"/>
          </v:line>
        </w:pict>
      </w:r>
    </w:p>
    <w:p w:rsidR="008C72F5" w:rsidRPr="0023468D" w:rsidRDefault="008C72F5" w:rsidP="00AE3139"/>
    <w:p w:rsidR="008C72F5" w:rsidRPr="0023468D" w:rsidRDefault="008C72F5" w:rsidP="00AE3139"/>
    <w:p w:rsidR="008C72F5" w:rsidRPr="0023468D" w:rsidRDefault="008C72F5" w:rsidP="00AE3139">
      <w:r>
        <w:rPr>
          <w:noProof/>
        </w:rPr>
        <w:pict>
          <v:rect id="_x0000_s1047" style="position:absolute;left:0;text-align:left;margin-left:18pt;margin-top:4.5pt;width:2in;height:95.3pt;z-index:251665920;visibility:visible">
            <v:textbox>
              <w:txbxContent>
                <w:p w:rsidR="008C72F5" w:rsidRDefault="008C72F5" w:rsidP="004F67AC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仿宋_GB2312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窗口办理人员通知申请人领取批复文件和登记材料</w:t>
                  </w:r>
                  <w:r w:rsidRPr="00793C06"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（限</w:t>
                  </w:r>
                  <w:r w:rsidRPr="00793C06">
                    <w:rPr>
                      <w:rFonts w:ascii="宋体" w:hAnsi="宋体" w:cs="宋体"/>
                      <w:color w:val="000000"/>
                      <w:spacing w:val="-14"/>
                      <w:kern w:val="0"/>
                      <w:szCs w:val="21"/>
                    </w:rPr>
                    <w:t>1</w:t>
                  </w: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个工作</w:t>
                  </w:r>
                  <w:r w:rsidRPr="00793C06"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日</w:t>
                  </w: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，不计入承诺办结时限）</w:t>
                  </w:r>
                </w:p>
                <w:p w:rsidR="008C72F5" w:rsidRPr="00293B56" w:rsidRDefault="008C72F5" w:rsidP="004F67AC">
                  <w:pPr>
                    <w:autoSpaceDE w:val="0"/>
                    <w:autoSpaceDN w:val="0"/>
                    <w:adjustRightInd w:val="0"/>
                    <w:spacing w:line="300" w:lineRule="exact"/>
                    <w:jc w:val="center"/>
                    <w:rPr>
                      <w:rFonts w:ascii="仿宋_GB2312" w:eastAsia="仿宋_GB2312" w:cs="宋体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  <w:lang w:val="zh-CN"/>
                    </w:rPr>
                    <w:t>（面积</w:t>
                  </w:r>
                  <w:r>
                    <w:rPr>
                      <w:rFonts w:ascii="仿宋_GB2312" w:eastAsia="仿宋_GB2312" w:cs="宋体"/>
                      <w:color w:val="000000"/>
                      <w:kern w:val="0"/>
                      <w:szCs w:val="21"/>
                      <w:lang w:val="zh-CN"/>
                    </w:rPr>
                    <w:t>5</w:t>
                  </w:r>
                  <w:r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  <w:lang w:val="zh-CN"/>
                    </w:rPr>
                    <w:t>公顷以下的）</w:t>
                  </w:r>
                </w:p>
              </w:txbxContent>
            </v:textbox>
          </v:rect>
        </w:pict>
      </w:r>
      <w:r>
        <w:rPr>
          <w:noProof/>
        </w:rPr>
        <w:pict>
          <v:rect id="矩形 3" o:spid="_x0000_s1048" style="position:absolute;left:0;text-align:left;margin-left:225pt;margin-top:4.6pt;width:108pt;height:63.6pt;z-index:251662848;visibility:visible">
            <v:textbox>
              <w:txbxContent>
                <w:p w:rsidR="008C72F5" w:rsidRPr="00293B56" w:rsidRDefault="008C72F5" w:rsidP="000916ED">
                  <w:pPr>
                    <w:autoSpaceDE w:val="0"/>
                    <w:autoSpaceDN w:val="0"/>
                    <w:adjustRightInd w:val="0"/>
                    <w:spacing w:line="300" w:lineRule="exact"/>
                    <w:jc w:val="center"/>
                    <w:rPr>
                      <w:rFonts w:ascii="仿宋_GB2312" w:eastAsia="仿宋_GB2312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293B56"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  <w:lang w:val="zh-CN"/>
                    </w:rPr>
                    <w:t>报</w:t>
                  </w:r>
                  <w:r w:rsidRPr="0020726B">
                    <w:rPr>
                      <w:rFonts w:ascii="仿宋_GB2312" w:eastAsia="仿宋_GB2312" w:cs="宋体" w:hint="eastAsia"/>
                      <w:kern w:val="0"/>
                      <w:szCs w:val="21"/>
                      <w:lang w:val="zh-CN"/>
                    </w:rPr>
                    <w:t>市</w:t>
                  </w:r>
                  <w:r w:rsidRPr="00293B56"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  <w:lang w:val="zh-CN"/>
                    </w:rPr>
                    <w:t>人民政府批复</w:t>
                  </w:r>
                  <w:r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  <w:lang w:val="zh-CN"/>
                    </w:rPr>
                    <w:t>（面积</w:t>
                  </w:r>
                  <w:r>
                    <w:rPr>
                      <w:rFonts w:ascii="仿宋_GB2312" w:eastAsia="仿宋_GB2312" w:cs="宋体"/>
                      <w:color w:val="000000"/>
                      <w:kern w:val="0"/>
                      <w:szCs w:val="21"/>
                      <w:lang w:val="zh-CN"/>
                    </w:rPr>
                    <w:t>5</w:t>
                  </w:r>
                  <w:r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  <w:lang w:val="zh-CN"/>
                    </w:rPr>
                    <w:t>公顷以上的）</w:t>
                  </w:r>
                </w:p>
              </w:txbxContent>
            </v:textbox>
          </v:rect>
        </w:pict>
      </w:r>
    </w:p>
    <w:p w:rsidR="008C72F5" w:rsidRPr="0023468D" w:rsidRDefault="008C72F5" w:rsidP="00AE3139"/>
    <w:p w:rsidR="008C72F5" w:rsidRPr="0023468D" w:rsidRDefault="008C72F5" w:rsidP="00AE3139"/>
    <w:p w:rsidR="008C72F5" w:rsidRPr="0023468D" w:rsidRDefault="008C72F5" w:rsidP="00AE3139"/>
    <w:p w:rsidR="008C72F5" w:rsidRPr="0023468D" w:rsidRDefault="008C72F5" w:rsidP="00AE3139">
      <w:r>
        <w:rPr>
          <w:noProof/>
        </w:rPr>
        <w:pict>
          <v:line id="_x0000_s1049" style="position:absolute;left:0;text-align:left;z-index:251664896;visibility:visible" from="279pt,4.4pt" to="279.05pt,34.35pt">
            <v:stroke endarrow="block"/>
          </v:line>
        </w:pict>
      </w:r>
    </w:p>
    <w:p w:rsidR="008C72F5" w:rsidRPr="0023468D" w:rsidRDefault="008C72F5" w:rsidP="00AE3139"/>
    <w:p w:rsidR="008C72F5" w:rsidRPr="0023468D" w:rsidRDefault="008C72F5" w:rsidP="00AE3139">
      <w:r>
        <w:rPr>
          <w:noProof/>
        </w:rPr>
        <w:pict>
          <v:rect id="矩形 26" o:spid="_x0000_s1050" style="position:absolute;left:0;text-align:left;margin-left:3in;margin-top:4.3pt;width:153pt;height:71.45pt;z-index:251649536;visibility:visible">
            <v:textbox>
              <w:txbxContent>
                <w:p w:rsidR="008C72F5" w:rsidRDefault="008C72F5" w:rsidP="00AE3139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仿宋_GB2312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窗口办理人员通知申请人领取批复文件和登记材料</w:t>
                  </w:r>
                  <w:r w:rsidRPr="00793C06"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（限</w:t>
                  </w:r>
                  <w:r w:rsidRPr="00793C06">
                    <w:rPr>
                      <w:rFonts w:ascii="宋体" w:hAnsi="宋体" w:cs="宋体"/>
                      <w:color w:val="000000"/>
                      <w:spacing w:val="-14"/>
                      <w:kern w:val="0"/>
                      <w:szCs w:val="21"/>
                    </w:rPr>
                    <w:t>1</w:t>
                  </w: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个工作</w:t>
                  </w:r>
                  <w:r w:rsidRPr="00793C06"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日</w:t>
                  </w: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，不计入承诺办结时限）</w:t>
                  </w:r>
                </w:p>
              </w:txbxContent>
            </v:textbox>
          </v:rect>
        </w:pict>
      </w:r>
    </w:p>
    <w:p w:rsidR="008C72F5" w:rsidRPr="0023468D" w:rsidRDefault="008C72F5" w:rsidP="00AE3139"/>
    <w:p w:rsidR="008C72F5" w:rsidRPr="0023468D" w:rsidRDefault="008C72F5" w:rsidP="00AE3139"/>
    <w:p w:rsidR="008C72F5" w:rsidRPr="0023468D" w:rsidRDefault="008C72F5" w:rsidP="00AE3139"/>
    <w:p w:rsidR="008C72F5" w:rsidRPr="0023468D" w:rsidRDefault="008C72F5" w:rsidP="00AE3139"/>
    <w:p w:rsidR="008C72F5" w:rsidRPr="0023468D" w:rsidRDefault="008C72F5" w:rsidP="00AE3139"/>
    <w:p w:rsidR="008C72F5" w:rsidRPr="0023468D" w:rsidRDefault="008C72F5" w:rsidP="00AE3139"/>
    <w:p w:rsidR="008C72F5" w:rsidRPr="0023468D" w:rsidRDefault="008C72F5" w:rsidP="00AE3139"/>
    <w:p w:rsidR="008C72F5" w:rsidRPr="0023468D" w:rsidRDefault="008C72F5" w:rsidP="00AE3139"/>
    <w:p w:rsidR="008C72F5" w:rsidRPr="0023468D" w:rsidRDefault="008C72F5" w:rsidP="00AE3139">
      <w:pPr>
        <w:widowControl/>
        <w:jc w:val="left"/>
      </w:pPr>
    </w:p>
    <w:p w:rsidR="008C72F5" w:rsidRDefault="008C72F5" w:rsidP="00535BF5">
      <w:pPr>
        <w:spacing w:line="520" w:lineRule="exact"/>
        <w:ind w:left="31680" w:hangingChars="131" w:firstLine="31680"/>
        <w:jc w:val="center"/>
      </w:pPr>
    </w:p>
    <w:sectPr w:rsidR="008C72F5" w:rsidSect="000916ED">
      <w:footerReference w:type="even" r:id="rId6"/>
      <w:footerReference w:type="default" r:id="rId7"/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2F5" w:rsidRDefault="008C72F5" w:rsidP="007613C7">
      <w:r>
        <w:separator/>
      </w:r>
    </w:p>
  </w:endnote>
  <w:endnote w:type="continuationSeparator" w:id="0">
    <w:p w:rsidR="008C72F5" w:rsidRDefault="008C72F5" w:rsidP="007613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2F5" w:rsidRDefault="008C72F5" w:rsidP="0055513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C72F5" w:rsidRDefault="008C72F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2F5" w:rsidRDefault="008C72F5">
    <w:pPr>
      <w:pStyle w:val="Footer"/>
      <w:jc w:val="center"/>
    </w:pPr>
    <w:fldSimple w:instr="PAGE   \* MERGEFORMAT">
      <w:r w:rsidRPr="0020726B">
        <w:rPr>
          <w:noProof/>
          <w:lang w:val="zh-CN"/>
        </w:rPr>
        <w:t>1</w:t>
      </w:r>
    </w:fldSimple>
  </w:p>
  <w:p w:rsidR="008C72F5" w:rsidRDefault="008C72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2F5" w:rsidRDefault="008C72F5" w:rsidP="007613C7">
      <w:r>
        <w:separator/>
      </w:r>
    </w:p>
  </w:footnote>
  <w:footnote w:type="continuationSeparator" w:id="0">
    <w:p w:rsidR="008C72F5" w:rsidRDefault="008C72F5" w:rsidP="007613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4053"/>
    <w:rsid w:val="000810E7"/>
    <w:rsid w:val="00085F03"/>
    <w:rsid w:val="000916ED"/>
    <w:rsid w:val="000D4BDB"/>
    <w:rsid w:val="0018022D"/>
    <w:rsid w:val="00191B70"/>
    <w:rsid w:val="001A52C7"/>
    <w:rsid w:val="00206CEB"/>
    <w:rsid w:val="0020726B"/>
    <w:rsid w:val="0023468D"/>
    <w:rsid w:val="00293B56"/>
    <w:rsid w:val="002E27C2"/>
    <w:rsid w:val="002F7695"/>
    <w:rsid w:val="00317AC3"/>
    <w:rsid w:val="00332E76"/>
    <w:rsid w:val="003C1E32"/>
    <w:rsid w:val="003E5A50"/>
    <w:rsid w:val="00482A4A"/>
    <w:rsid w:val="004C2ACA"/>
    <w:rsid w:val="004F67AC"/>
    <w:rsid w:val="00507E94"/>
    <w:rsid w:val="00524563"/>
    <w:rsid w:val="00535BF5"/>
    <w:rsid w:val="0055513D"/>
    <w:rsid w:val="005E48F3"/>
    <w:rsid w:val="00615BA1"/>
    <w:rsid w:val="00646F27"/>
    <w:rsid w:val="006B09D8"/>
    <w:rsid w:val="006E3BC5"/>
    <w:rsid w:val="00724092"/>
    <w:rsid w:val="00752634"/>
    <w:rsid w:val="007613C7"/>
    <w:rsid w:val="00793C06"/>
    <w:rsid w:val="007F0129"/>
    <w:rsid w:val="007F3239"/>
    <w:rsid w:val="0087633F"/>
    <w:rsid w:val="0089300C"/>
    <w:rsid w:val="008C72F5"/>
    <w:rsid w:val="00960AF9"/>
    <w:rsid w:val="00997EE6"/>
    <w:rsid w:val="009C4053"/>
    <w:rsid w:val="00A24A48"/>
    <w:rsid w:val="00A36540"/>
    <w:rsid w:val="00AE3139"/>
    <w:rsid w:val="00B02A8C"/>
    <w:rsid w:val="00B14983"/>
    <w:rsid w:val="00B349D5"/>
    <w:rsid w:val="00BD38B1"/>
    <w:rsid w:val="00CD4F71"/>
    <w:rsid w:val="00D03D4E"/>
    <w:rsid w:val="00D13F44"/>
    <w:rsid w:val="00D1788E"/>
    <w:rsid w:val="00D30306"/>
    <w:rsid w:val="00DE0858"/>
    <w:rsid w:val="00E6014C"/>
    <w:rsid w:val="00EE1D51"/>
    <w:rsid w:val="00F51AB3"/>
    <w:rsid w:val="00F702A8"/>
    <w:rsid w:val="23044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053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C40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702A8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9C40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702A8"/>
    <w:rPr>
      <w:rFonts w:cs="Times New Roman"/>
      <w:sz w:val="18"/>
      <w:szCs w:val="18"/>
    </w:rPr>
  </w:style>
  <w:style w:type="paragraph" w:customStyle="1" w:styleId="a">
    <w:name w:val="方正小标宋简体二号"/>
    <w:basedOn w:val="Normal"/>
    <w:link w:val="Char"/>
    <w:uiPriority w:val="99"/>
    <w:rsid w:val="00AE3139"/>
    <w:pPr>
      <w:jc w:val="center"/>
    </w:pPr>
    <w:rPr>
      <w:rFonts w:ascii="方正小标宋简体" w:eastAsia="方正小标宋简体"/>
      <w:kern w:val="0"/>
      <w:sz w:val="44"/>
      <w:szCs w:val="20"/>
      <w:shd w:val="clear" w:color="auto" w:fill="FFFFFF"/>
    </w:rPr>
  </w:style>
  <w:style w:type="character" w:customStyle="1" w:styleId="Char">
    <w:name w:val="方正小标宋简体二号 Char"/>
    <w:link w:val="a"/>
    <w:uiPriority w:val="99"/>
    <w:locked/>
    <w:rsid w:val="00AE3139"/>
    <w:rPr>
      <w:rFonts w:ascii="方正小标宋简体" w:eastAsia="方正小标宋简体"/>
      <w:sz w:val="44"/>
      <w:shd w:val="clear" w:color="auto" w:fill="FFFFFF"/>
      <w:lang w:val="en-US" w:eastAsia="zh-CN"/>
    </w:rPr>
  </w:style>
  <w:style w:type="character" w:styleId="PageNumber">
    <w:name w:val="page number"/>
    <w:basedOn w:val="DefaultParagraphFont"/>
    <w:uiPriority w:val="99"/>
    <w:rsid w:val="00AE313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</TotalTime>
  <Pages>2</Pages>
  <Words>17</Words>
  <Characters>102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陆盈</cp:lastModifiedBy>
  <cp:revision>16</cp:revision>
  <dcterms:created xsi:type="dcterms:W3CDTF">2014-10-29T12:08:00Z</dcterms:created>
  <dcterms:modified xsi:type="dcterms:W3CDTF">2018-09-11T10:29:00Z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