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77" w:rsidRDefault="00203B77" w:rsidP="009255C2">
      <w:pPr>
        <w:adjustRightInd w:val="0"/>
        <w:snapToGrid w:val="0"/>
        <w:spacing w:line="520" w:lineRule="exact"/>
        <w:rPr>
          <w:rFonts w:ascii="黑体" w:eastAsia="黑体" w:hAnsi="黑体"/>
          <w:color w:val="000000"/>
          <w:sz w:val="32"/>
          <w:szCs w:val="32"/>
        </w:rPr>
      </w:pPr>
      <w:r w:rsidRPr="007C7B73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5-1</w:t>
      </w:r>
      <w:bookmarkStart w:id="0" w:name="_GoBack"/>
      <w:bookmarkEnd w:id="0"/>
      <w:r>
        <w:rPr>
          <w:rFonts w:ascii="黑体" w:eastAsia="黑体" w:hAnsi="黑体"/>
          <w:color w:val="000000"/>
          <w:sz w:val="32"/>
          <w:szCs w:val="32"/>
        </w:rPr>
        <w:t>6</w:t>
      </w:r>
    </w:p>
    <w:p w:rsidR="00203B77" w:rsidRPr="007C7B73" w:rsidRDefault="00203B77" w:rsidP="009255C2">
      <w:pPr>
        <w:adjustRightInd w:val="0"/>
        <w:snapToGrid w:val="0"/>
        <w:spacing w:line="520" w:lineRule="exact"/>
        <w:rPr>
          <w:rFonts w:ascii="黑体" w:eastAsia="黑体" w:hAnsi="黑体"/>
          <w:color w:val="000000"/>
          <w:sz w:val="32"/>
          <w:szCs w:val="32"/>
        </w:rPr>
      </w:pPr>
    </w:p>
    <w:p w:rsidR="00203B77" w:rsidRDefault="00203B77" w:rsidP="009255C2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203B77" w:rsidRDefault="00203B77" w:rsidP="009255C2">
      <w:pPr>
        <w:adjustRightInd w:val="0"/>
        <w:snapToGrid w:val="0"/>
        <w:spacing w:line="570" w:lineRule="exact"/>
        <w:jc w:val="center"/>
        <w:rPr>
          <w:rFonts w:eastAsia="方正小标宋_GBK"/>
          <w:sz w:val="44"/>
          <w:szCs w:val="44"/>
        </w:rPr>
      </w:pPr>
    </w:p>
    <w:p w:rsidR="00203B77" w:rsidRDefault="00203B77" w:rsidP="009255C2">
      <w:pPr>
        <w:adjustRightInd w:val="0"/>
        <w:snapToGrid w:val="0"/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　请　书</w:t>
      </w: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03B77" w:rsidRDefault="00203B77" w:rsidP="009255C2">
      <w:pPr>
        <w:adjustRightInd w:val="0"/>
        <w:snapToGrid w:val="0"/>
        <w:spacing w:line="57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×××市（县）国土资源局：</w:t>
      </w: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我单位因×××项目，需使用位于×××，面积为×××的国有建设用地，该宗地涉及自治区批复的×××批次范围，现申请划拨用地，请予审批。</w:t>
      </w: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</w:t>
      </w:r>
      <w:r>
        <w:rPr>
          <w:rFonts w:ascii="仿宋" w:eastAsia="仿宋" w:hAnsi="仿宋" w:hint="eastAsia"/>
          <w:sz w:val="32"/>
          <w:szCs w:val="32"/>
        </w:rPr>
        <w:t>××××年××月××日</w:t>
      </w:r>
    </w:p>
    <w:p w:rsidR="00203B77" w:rsidRDefault="00203B77" w:rsidP="00142328">
      <w:pPr>
        <w:adjustRightInd w:val="0"/>
        <w:snapToGrid w:val="0"/>
        <w:spacing w:line="570" w:lineRule="exact"/>
        <w:ind w:firstLineChars="200" w:firstLine="316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（盖章）</w:t>
      </w:r>
    </w:p>
    <w:p w:rsidR="00203B77" w:rsidRDefault="00203B77"/>
    <w:sectPr w:rsidR="00203B77" w:rsidSect="00087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13B"/>
    <w:rsid w:val="000876D5"/>
    <w:rsid w:val="00142328"/>
    <w:rsid w:val="00203B77"/>
    <w:rsid w:val="00276044"/>
    <w:rsid w:val="003340BC"/>
    <w:rsid w:val="0037620A"/>
    <w:rsid w:val="007C7B73"/>
    <w:rsid w:val="00851A1A"/>
    <w:rsid w:val="009255C2"/>
    <w:rsid w:val="00BB6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5C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</Words>
  <Characters>151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4</cp:revision>
  <dcterms:created xsi:type="dcterms:W3CDTF">2018-05-02T09:05:00Z</dcterms:created>
  <dcterms:modified xsi:type="dcterms:W3CDTF">2018-09-11T10:40:00Z</dcterms:modified>
</cp:coreProperties>
</file>